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721" w:rsidRDefault="00287721" w:rsidP="005901DF">
      <w:pPr>
        <w:jc w:val="center"/>
      </w:pPr>
    </w:p>
    <w:p w:rsidR="005F190C" w:rsidRDefault="00C17972" w:rsidP="005901DF">
      <w:pPr>
        <w:jc w:val="center"/>
      </w:pPr>
      <w:r>
        <w:t>July</w:t>
      </w:r>
      <w:r w:rsidR="005901DF">
        <w:t xml:space="preserve"> </w:t>
      </w:r>
      <w:r>
        <w:t>3</w:t>
      </w:r>
      <w:r w:rsidR="005901DF">
        <w:t>1, 20</w:t>
      </w:r>
      <w:r>
        <w:t>1</w:t>
      </w:r>
      <w:r w:rsidR="00191741">
        <w:t>8</w:t>
      </w:r>
    </w:p>
    <w:p w:rsidR="005F190C" w:rsidRPr="005F190C" w:rsidRDefault="005F190C" w:rsidP="005F190C">
      <w:pPr>
        <w:rPr>
          <w:b/>
        </w:rPr>
      </w:pPr>
      <w:r w:rsidRPr="005F190C">
        <w:tab/>
      </w:r>
      <w:r w:rsidRPr="005F190C">
        <w:tab/>
      </w:r>
      <w:r w:rsidRPr="005F190C">
        <w:tab/>
      </w:r>
      <w:r w:rsidRPr="005F190C">
        <w:tab/>
      </w:r>
      <w:r w:rsidRPr="005F190C">
        <w:tab/>
      </w:r>
      <w:r w:rsidRPr="005F190C">
        <w:tab/>
      </w:r>
      <w:r w:rsidRPr="005F190C">
        <w:tab/>
      </w:r>
      <w:r w:rsidRPr="005F190C">
        <w:tab/>
      </w:r>
      <w:r w:rsidRPr="005F190C">
        <w:tab/>
      </w:r>
    </w:p>
    <w:tbl>
      <w:tblPr>
        <w:tblW w:w="9923" w:type="dxa"/>
        <w:tblLayout w:type="fixed"/>
        <w:tblLook w:val="0000" w:firstRow="0" w:lastRow="0" w:firstColumn="0" w:lastColumn="0" w:noHBand="0" w:noVBand="0"/>
      </w:tblPr>
      <w:tblGrid>
        <w:gridCol w:w="1514"/>
        <w:gridCol w:w="8409"/>
      </w:tblGrid>
      <w:tr w:rsidR="005F190C" w:rsidRPr="005F190C" w:rsidTr="00B007BE">
        <w:trPr>
          <w:trHeight w:val="241"/>
        </w:trPr>
        <w:tc>
          <w:tcPr>
            <w:tcW w:w="1514" w:type="dxa"/>
          </w:tcPr>
          <w:p w:rsidR="005F190C" w:rsidRPr="005F190C" w:rsidRDefault="005F190C" w:rsidP="005F190C">
            <w:r w:rsidRPr="005F190C">
              <w:t>WBS No.:</w:t>
            </w:r>
          </w:p>
        </w:tc>
        <w:tc>
          <w:tcPr>
            <w:tcW w:w="8409" w:type="dxa"/>
          </w:tcPr>
          <w:p w:rsidR="005F190C" w:rsidRPr="005F190C" w:rsidRDefault="00C17972" w:rsidP="005F190C">
            <w:r>
              <w:t>50401..2.1FS1</w:t>
            </w:r>
          </w:p>
        </w:tc>
      </w:tr>
      <w:tr w:rsidR="005F190C" w:rsidRPr="005F190C" w:rsidTr="00B007BE">
        <w:trPr>
          <w:trHeight w:val="256"/>
        </w:trPr>
        <w:tc>
          <w:tcPr>
            <w:tcW w:w="1514" w:type="dxa"/>
          </w:tcPr>
          <w:p w:rsidR="005F190C" w:rsidRPr="005F190C" w:rsidRDefault="005F190C" w:rsidP="005F190C">
            <w:r w:rsidRPr="005F190C">
              <w:t>T.I.P. No.:</w:t>
            </w:r>
          </w:p>
        </w:tc>
        <w:tc>
          <w:tcPr>
            <w:tcW w:w="8409" w:type="dxa"/>
          </w:tcPr>
          <w:p w:rsidR="005F190C" w:rsidRPr="005F190C" w:rsidRDefault="00C17972" w:rsidP="005F190C">
            <w:r>
              <w:t>I</w:t>
            </w:r>
            <w:r w:rsidR="005F190C" w:rsidRPr="005F190C">
              <w:t>-5</w:t>
            </w:r>
            <w:r>
              <w:t>711</w:t>
            </w:r>
          </w:p>
        </w:tc>
      </w:tr>
      <w:tr w:rsidR="005F190C" w:rsidRPr="005F190C" w:rsidTr="00B007BE">
        <w:trPr>
          <w:trHeight w:val="256"/>
        </w:trPr>
        <w:tc>
          <w:tcPr>
            <w:tcW w:w="1514" w:type="dxa"/>
          </w:tcPr>
          <w:p w:rsidR="005F190C" w:rsidRPr="005F190C" w:rsidRDefault="005F190C" w:rsidP="005F190C">
            <w:r w:rsidRPr="005F190C">
              <w:t>F.A. No.:</w:t>
            </w:r>
          </w:p>
        </w:tc>
        <w:tc>
          <w:tcPr>
            <w:tcW w:w="8409" w:type="dxa"/>
          </w:tcPr>
          <w:p w:rsidR="005F190C" w:rsidRPr="005F190C" w:rsidRDefault="005F190C" w:rsidP="005F190C">
            <w:r w:rsidRPr="005F190C">
              <w:t>NH</w:t>
            </w:r>
            <w:r w:rsidR="00C17972">
              <w:t>PP</w:t>
            </w:r>
            <w:r w:rsidRPr="005F190C">
              <w:t>-0</w:t>
            </w:r>
            <w:r w:rsidR="00C17972">
              <w:t>40-4</w:t>
            </w:r>
            <w:r w:rsidRPr="005F190C">
              <w:t>(</w:t>
            </w:r>
            <w:r w:rsidR="00C17972">
              <w:t>161</w:t>
            </w:r>
            <w:r w:rsidRPr="005F190C">
              <w:t>)</w:t>
            </w:r>
            <w:r w:rsidR="00C17972">
              <w:t>220</w:t>
            </w:r>
          </w:p>
        </w:tc>
      </w:tr>
      <w:tr w:rsidR="005F190C" w:rsidRPr="005F190C" w:rsidTr="00B007BE">
        <w:trPr>
          <w:trHeight w:val="256"/>
        </w:trPr>
        <w:tc>
          <w:tcPr>
            <w:tcW w:w="1514" w:type="dxa"/>
          </w:tcPr>
          <w:p w:rsidR="005F190C" w:rsidRPr="005F190C" w:rsidRDefault="005F190C" w:rsidP="005F190C">
            <w:r w:rsidRPr="005F190C">
              <w:t>County</w:t>
            </w:r>
          </w:p>
        </w:tc>
        <w:tc>
          <w:tcPr>
            <w:tcW w:w="8409" w:type="dxa"/>
          </w:tcPr>
          <w:p w:rsidR="005F190C" w:rsidRPr="005F190C" w:rsidRDefault="00C17972" w:rsidP="005F190C">
            <w:r>
              <w:t>Alamance</w:t>
            </w:r>
          </w:p>
        </w:tc>
      </w:tr>
      <w:tr w:rsidR="005F190C" w:rsidRPr="005F190C" w:rsidTr="00B007BE">
        <w:trPr>
          <w:trHeight w:val="483"/>
        </w:trPr>
        <w:tc>
          <w:tcPr>
            <w:tcW w:w="1514" w:type="dxa"/>
          </w:tcPr>
          <w:p w:rsidR="005F190C" w:rsidRPr="005F190C" w:rsidRDefault="005F190C" w:rsidP="005F190C">
            <w:r w:rsidRPr="005F190C">
              <w:t>Description:</w:t>
            </w:r>
          </w:p>
        </w:tc>
        <w:tc>
          <w:tcPr>
            <w:tcW w:w="8409" w:type="dxa"/>
          </w:tcPr>
          <w:p w:rsidR="005F190C" w:rsidRPr="005F190C" w:rsidRDefault="00C17972" w:rsidP="005F190C">
            <w:r>
              <w:t>Interchange Improvements at I-40/85 and SR 1007 (Mebane Oaks Rd.) in Mebane</w:t>
            </w:r>
          </w:p>
        </w:tc>
      </w:tr>
      <w:tr w:rsidR="005F190C" w:rsidRPr="005F190C" w:rsidTr="00B007BE">
        <w:trPr>
          <w:trHeight w:val="241"/>
        </w:trPr>
        <w:tc>
          <w:tcPr>
            <w:tcW w:w="1514" w:type="dxa"/>
          </w:tcPr>
          <w:p w:rsidR="005F190C" w:rsidRPr="005F190C" w:rsidRDefault="005F190C" w:rsidP="005F190C"/>
        </w:tc>
        <w:tc>
          <w:tcPr>
            <w:tcW w:w="8409" w:type="dxa"/>
          </w:tcPr>
          <w:p w:rsidR="005F190C" w:rsidRPr="005F190C" w:rsidRDefault="005F190C" w:rsidP="005F190C"/>
        </w:tc>
      </w:tr>
    </w:tbl>
    <w:p w:rsidR="005F190C" w:rsidRPr="005F190C" w:rsidRDefault="005F190C" w:rsidP="005F190C"/>
    <w:p w:rsidR="005F190C" w:rsidRPr="005F190C" w:rsidRDefault="005F190C" w:rsidP="005F190C">
      <w:r w:rsidRPr="005F190C">
        <w:t>MEMORANDUM TO:</w:t>
      </w:r>
      <w:r w:rsidR="00D3067E">
        <w:t xml:space="preserve"> </w:t>
      </w:r>
      <w:r w:rsidR="00AD46E8">
        <w:t xml:space="preserve">Laura Sutton, PE, </w:t>
      </w:r>
    </w:p>
    <w:p w:rsidR="005F190C" w:rsidRPr="005F190C" w:rsidRDefault="005F190C" w:rsidP="005F190C">
      <w:r w:rsidRPr="005F190C">
        <w:tab/>
      </w:r>
      <w:r w:rsidRPr="005F190C">
        <w:tab/>
      </w:r>
      <w:r w:rsidRPr="005F190C">
        <w:tab/>
      </w:r>
      <w:r w:rsidR="00D3067E">
        <w:t xml:space="preserve">   </w:t>
      </w:r>
      <w:r w:rsidR="000503E0">
        <w:t>Project</w:t>
      </w:r>
      <w:r w:rsidRPr="005F190C">
        <w:t xml:space="preserve"> </w:t>
      </w:r>
      <w:r w:rsidR="0024405F">
        <w:t>Management Team Leader</w:t>
      </w:r>
      <w:r w:rsidRPr="005F190C">
        <w:t xml:space="preserve"> </w:t>
      </w:r>
    </w:p>
    <w:p w:rsidR="005F190C" w:rsidRPr="005F190C" w:rsidRDefault="005F190C" w:rsidP="005F190C">
      <w:r w:rsidRPr="005F190C">
        <w:tab/>
      </w:r>
      <w:r w:rsidRPr="005F190C">
        <w:tab/>
      </w:r>
      <w:r w:rsidRPr="005F190C">
        <w:tab/>
      </w:r>
      <w:r w:rsidR="00D3067E">
        <w:t xml:space="preserve"> </w:t>
      </w:r>
      <w:r w:rsidR="006F6EBE" w:rsidRPr="005F190C">
        <w:rPr>
          <w:noProof/>
        </w:rPr>
        <w:drawing>
          <wp:inline distT="0" distB="0" distL="0" distR="0" wp14:anchorId="2DDCE48D" wp14:editId="07777777">
            <wp:extent cx="1714500" cy="381000"/>
            <wp:effectExtent l="0" t="0" r="0" b="0"/>
            <wp:docPr id="2" name="Picture 2" descr="jmmsign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jmmsign_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17" t="25000" r="45833" b="61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190C">
        <w:t>/ppe</w:t>
      </w:r>
    </w:p>
    <w:p w:rsidR="005F190C" w:rsidRPr="005F190C" w:rsidRDefault="005F190C" w:rsidP="005F190C">
      <w:r w:rsidRPr="005F190C">
        <w:t>FROM:</w:t>
      </w:r>
      <w:r w:rsidRPr="005F190C">
        <w:tab/>
      </w:r>
      <w:r w:rsidRPr="005F190C">
        <w:tab/>
      </w:r>
      <w:r w:rsidR="00D3067E">
        <w:t xml:space="preserve">   </w:t>
      </w:r>
      <w:r w:rsidRPr="005F190C">
        <w:t xml:space="preserve">J. M. Mills, P. E. </w:t>
      </w:r>
    </w:p>
    <w:p w:rsidR="005F190C" w:rsidRPr="005F190C" w:rsidRDefault="005F190C" w:rsidP="005F190C">
      <w:r w:rsidRPr="005F190C">
        <w:tab/>
      </w:r>
      <w:r w:rsidRPr="005F190C">
        <w:tab/>
      </w:r>
      <w:r w:rsidR="00D3067E">
        <w:t xml:space="preserve">     </w:t>
      </w:r>
      <w:r w:rsidRPr="005F190C">
        <w:tab/>
      </w:r>
      <w:r w:rsidR="00D3067E">
        <w:t xml:space="preserve">  </w:t>
      </w:r>
      <w:r w:rsidRPr="005F190C">
        <w:t>Division Engineer</w:t>
      </w:r>
    </w:p>
    <w:p w:rsidR="005F190C" w:rsidRPr="005F190C" w:rsidRDefault="005F190C" w:rsidP="005F190C"/>
    <w:p w:rsidR="005F190C" w:rsidRPr="005F190C" w:rsidRDefault="005F190C" w:rsidP="005F190C"/>
    <w:p w:rsidR="005F190C" w:rsidRPr="005F190C" w:rsidRDefault="005F190C" w:rsidP="005F190C">
      <w:pPr>
        <w:rPr>
          <w:b/>
        </w:rPr>
      </w:pPr>
      <w:r w:rsidRPr="005F190C">
        <w:rPr>
          <w:b/>
        </w:rPr>
        <w:t>SUBJECT:</w:t>
      </w:r>
      <w:r w:rsidRPr="005F190C">
        <w:rPr>
          <w:b/>
        </w:rPr>
        <w:tab/>
      </w:r>
      <w:r w:rsidRPr="005F190C">
        <w:rPr>
          <w:b/>
        </w:rPr>
        <w:tab/>
      </w:r>
      <w:r w:rsidR="00AD46E8">
        <w:rPr>
          <w:b/>
        </w:rPr>
        <w:t>Final Design</w:t>
      </w:r>
      <w:r w:rsidR="00AE27B5">
        <w:rPr>
          <w:b/>
        </w:rPr>
        <w:t xml:space="preserve"> </w:t>
      </w:r>
      <w:r w:rsidRPr="005F190C">
        <w:rPr>
          <w:b/>
        </w:rPr>
        <w:t>Field I</w:t>
      </w:r>
      <w:r w:rsidR="00AE27B5">
        <w:rPr>
          <w:b/>
        </w:rPr>
        <w:t>nspection</w:t>
      </w:r>
    </w:p>
    <w:p w:rsidR="005F190C" w:rsidRPr="005F190C" w:rsidRDefault="005F190C" w:rsidP="005F190C"/>
    <w:p w:rsidR="005F190C" w:rsidRPr="005F190C" w:rsidRDefault="005F190C" w:rsidP="005F190C">
      <w:r w:rsidRPr="005F190C">
        <w:t xml:space="preserve">A Combined Field Inspection was held on </w:t>
      </w:r>
      <w:r w:rsidR="00AD46E8">
        <w:t>Tue</w:t>
      </w:r>
      <w:r w:rsidR="00E24A87">
        <w:t xml:space="preserve">sday, </w:t>
      </w:r>
      <w:r w:rsidR="00AD46E8">
        <w:t>July 31, 2018</w:t>
      </w:r>
      <w:r w:rsidRPr="005F190C">
        <w:t xml:space="preserve"> at 9:</w:t>
      </w:r>
      <w:r w:rsidR="00E24A87">
        <w:t>0</w:t>
      </w:r>
      <w:r w:rsidRPr="005F190C">
        <w:t>0 AM in the Division Office located at 1584 Yanceyville St. in Greensboro NC.  Listed below are the individuals who were in attendance.</w:t>
      </w:r>
    </w:p>
    <w:p w:rsidR="005F190C" w:rsidRPr="005F190C" w:rsidRDefault="005F190C" w:rsidP="005F190C"/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2538"/>
        <w:gridCol w:w="3780"/>
        <w:gridCol w:w="3600"/>
      </w:tblGrid>
      <w:tr w:rsidR="005F190C" w:rsidRPr="005F190C" w:rsidTr="00B007BE">
        <w:tc>
          <w:tcPr>
            <w:tcW w:w="2538" w:type="dxa"/>
          </w:tcPr>
          <w:p w:rsidR="005F190C" w:rsidRPr="005F190C" w:rsidRDefault="005F190C" w:rsidP="005F190C">
            <w:pPr>
              <w:rPr>
                <w:b/>
                <w:u w:val="single"/>
              </w:rPr>
            </w:pPr>
            <w:r w:rsidRPr="005F190C">
              <w:rPr>
                <w:b/>
                <w:u w:val="single"/>
              </w:rPr>
              <w:t>Name</w:t>
            </w:r>
          </w:p>
        </w:tc>
        <w:tc>
          <w:tcPr>
            <w:tcW w:w="3780" w:type="dxa"/>
          </w:tcPr>
          <w:p w:rsidR="005F190C" w:rsidRPr="005F190C" w:rsidRDefault="005F190C" w:rsidP="005F190C">
            <w:pPr>
              <w:rPr>
                <w:b/>
                <w:u w:val="single"/>
              </w:rPr>
            </w:pPr>
            <w:r w:rsidRPr="005F190C">
              <w:rPr>
                <w:b/>
                <w:u w:val="single"/>
              </w:rPr>
              <w:t>Department</w:t>
            </w:r>
          </w:p>
        </w:tc>
        <w:tc>
          <w:tcPr>
            <w:tcW w:w="3600" w:type="dxa"/>
          </w:tcPr>
          <w:p w:rsidR="005F190C" w:rsidRPr="005F190C" w:rsidRDefault="005F190C" w:rsidP="005F190C">
            <w:pPr>
              <w:rPr>
                <w:b/>
                <w:u w:val="single"/>
              </w:rPr>
            </w:pPr>
            <w:r w:rsidRPr="005F190C">
              <w:rPr>
                <w:b/>
                <w:u w:val="single"/>
              </w:rPr>
              <w:t>Phone/Email</w:t>
            </w:r>
          </w:p>
        </w:tc>
      </w:tr>
      <w:tr w:rsidR="005F190C" w:rsidRPr="005F190C" w:rsidTr="00B007BE">
        <w:tc>
          <w:tcPr>
            <w:tcW w:w="2538" w:type="dxa"/>
          </w:tcPr>
          <w:p w:rsidR="005F190C" w:rsidRPr="005F190C" w:rsidRDefault="005F190C" w:rsidP="005F190C">
            <w:r w:rsidRPr="005F190C">
              <w:t>Patty Eason</w:t>
            </w:r>
          </w:p>
        </w:tc>
        <w:tc>
          <w:tcPr>
            <w:tcW w:w="3780" w:type="dxa"/>
          </w:tcPr>
          <w:p w:rsidR="005F190C" w:rsidRPr="005F190C" w:rsidRDefault="005F190C" w:rsidP="005F190C">
            <w:r w:rsidRPr="005F190C">
              <w:t>NCDOT – Division 7</w:t>
            </w:r>
          </w:p>
        </w:tc>
        <w:tc>
          <w:tcPr>
            <w:tcW w:w="3600" w:type="dxa"/>
          </w:tcPr>
          <w:p w:rsidR="005F190C" w:rsidRPr="005F190C" w:rsidRDefault="005F190C" w:rsidP="005F190C">
            <w:r w:rsidRPr="005F190C">
              <w:t>336-487-0000</w:t>
            </w:r>
          </w:p>
          <w:p w:rsidR="005F190C" w:rsidRPr="005F190C" w:rsidRDefault="00097170" w:rsidP="005F190C">
            <w:hyperlink r:id="rId9" w:history="1">
              <w:r w:rsidR="005F190C" w:rsidRPr="005F190C">
                <w:rPr>
                  <w:rStyle w:val="Hyperlink"/>
                </w:rPr>
                <w:t>peason@ncdot.gov</w:t>
              </w:r>
            </w:hyperlink>
          </w:p>
        </w:tc>
      </w:tr>
      <w:tr w:rsidR="005F190C" w:rsidRPr="005F190C" w:rsidTr="00B007BE">
        <w:tc>
          <w:tcPr>
            <w:tcW w:w="2538" w:type="dxa"/>
          </w:tcPr>
          <w:p w:rsidR="005F190C" w:rsidRPr="005F190C" w:rsidRDefault="00726922" w:rsidP="005F190C">
            <w:r>
              <w:t>Chuck Edwards</w:t>
            </w:r>
          </w:p>
        </w:tc>
        <w:tc>
          <w:tcPr>
            <w:tcW w:w="3780" w:type="dxa"/>
          </w:tcPr>
          <w:p w:rsidR="005F190C" w:rsidRPr="005F190C" w:rsidRDefault="005F190C" w:rsidP="005F190C">
            <w:r w:rsidRPr="005F190C">
              <w:t xml:space="preserve">NCDOT – </w:t>
            </w:r>
            <w:r w:rsidR="00726922">
              <w:t>District Engineer</w:t>
            </w:r>
          </w:p>
        </w:tc>
        <w:tc>
          <w:tcPr>
            <w:tcW w:w="3600" w:type="dxa"/>
          </w:tcPr>
          <w:p w:rsidR="005F190C" w:rsidRPr="005F190C" w:rsidRDefault="005F190C" w:rsidP="005F190C">
            <w:r w:rsidRPr="005F190C">
              <w:t>336-</w:t>
            </w:r>
            <w:r w:rsidR="00726922">
              <w:t>570-6833</w:t>
            </w:r>
          </w:p>
          <w:p w:rsidR="005F190C" w:rsidRPr="005F190C" w:rsidRDefault="00097170" w:rsidP="005F190C">
            <w:hyperlink r:id="rId10" w:history="1">
              <w:r w:rsidR="00726922" w:rsidRPr="00C36F4A">
                <w:rPr>
                  <w:rStyle w:val="Hyperlink"/>
                </w:rPr>
                <w:t>cnedwards@ncdot.gov</w:t>
              </w:r>
            </w:hyperlink>
          </w:p>
        </w:tc>
      </w:tr>
      <w:tr w:rsidR="006B52CD" w:rsidRPr="005F190C" w:rsidTr="00B007BE">
        <w:tc>
          <w:tcPr>
            <w:tcW w:w="2538" w:type="dxa"/>
          </w:tcPr>
          <w:p w:rsidR="006B52CD" w:rsidRPr="005F190C" w:rsidRDefault="00424184" w:rsidP="005F190C">
            <w:r>
              <w:t>Michael Steelman</w:t>
            </w:r>
          </w:p>
        </w:tc>
        <w:tc>
          <w:tcPr>
            <w:tcW w:w="3780" w:type="dxa"/>
          </w:tcPr>
          <w:p w:rsidR="006B52CD" w:rsidRPr="005F190C" w:rsidRDefault="00680919" w:rsidP="00680919">
            <w:r w:rsidRPr="00680919">
              <w:t xml:space="preserve">NCDOT – </w:t>
            </w:r>
            <w:r>
              <w:t>WZTC</w:t>
            </w:r>
          </w:p>
        </w:tc>
        <w:tc>
          <w:tcPr>
            <w:tcW w:w="3600" w:type="dxa"/>
          </w:tcPr>
          <w:p w:rsidR="006B52CD" w:rsidRDefault="00680919" w:rsidP="005F190C">
            <w:r>
              <w:t>919-814-50</w:t>
            </w:r>
            <w:r w:rsidR="00424184">
              <w:t>15</w:t>
            </w:r>
          </w:p>
          <w:p w:rsidR="00680919" w:rsidRPr="005F190C" w:rsidRDefault="00097170" w:rsidP="005F190C">
            <w:hyperlink r:id="rId11" w:history="1">
              <w:r w:rsidR="00424184" w:rsidRPr="00C36F4A">
                <w:rPr>
                  <w:rStyle w:val="Hyperlink"/>
                </w:rPr>
                <w:t>msteelman@ncdot.gov</w:t>
              </w:r>
            </w:hyperlink>
          </w:p>
        </w:tc>
      </w:tr>
      <w:tr w:rsidR="006B52CD" w:rsidRPr="005F190C" w:rsidTr="00B007BE">
        <w:tc>
          <w:tcPr>
            <w:tcW w:w="2538" w:type="dxa"/>
          </w:tcPr>
          <w:p w:rsidR="006B52CD" w:rsidRPr="005F190C" w:rsidRDefault="00424184" w:rsidP="005F190C">
            <w:r>
              <w:t>Tim Arey</w:t>
            </w:r>
          </w:p>
        </w:tc>
        <w:tc>
          <w:tcPr>
            <w:tcW w:w="3780" w:type="dxa"/>
          </w:tcPr>
          <w:p w:rsidR="006B52CD" w:rsidRPr="005F190C" w:rsidRDefault="00424184" w:rsidP="00680919">
            <w:r>
              <w:t>Progressive Design Group</w:t>
            </w:r>
          </w:p>
        </w:tc>
        <w:tc>
          <w:tcPr>
            <w:tcW w:w="3600" w:type="dxa"/>
          </w:tcPr>
          <w:p w:rsidR="006B52CD" w:rsidRDefault="00424184" w:rsidP="005F190C">
            <w:r>
              <w:t>704</w:t>
            </w:r>
            <w:r w:rsidR="00680919">
              <w:t>-</w:t>
            </w:r>
            <w:r>
              <w:t>573</w:t>
            </w:r>
            <w:r w:rsidR="00680919">
              <w:t>-</w:t>
            </w:r>
            <w:r>
              <w:t>3003</w:t>
            </w:r>
          </w:p>
          <w:p w:rsidR="00680919" w:rsidRPr="005F190C" w:rsidRDefault="00097170" w:rsidP="005F190C">
            <w:hyperlink r:id="rId12" w:history="1">
              <w:r w:rsidR="00424184" w:rsidRPr="00C36F4A">
                <w:rPr>
                  <w:rStyle w:val="Hyperlink"/>
                </w:rPr>
                <w:t>timarey@progressivedesigngrp.com</w:t>
              </w:r>
            </w:hyperlink>
          </w:p>
        </w:tc>
      </w:tr>
      <w:tr w:rsidR="00680919" w:rsidRPr="005F190C" w:rsidTr="00B007BE">
        <w:tc>
          <w:tcPr>
            <w:tcW w:w="2538" w:type="dxa"/>
          </w:tcPr>
          <w:p w:rsidR="00680919" w:rsidRPr="005F190C" w:rsidRDefault="00680919" w:rsidP="00680919">
            <w:r w:rsidRPr="005F190C">
              <w:t>Donnie Richardson</w:t>
            </w:r>
          </w:p>
        </w:tc>
        <w:tc>
          <w:tcPr>
            <w:tcW w:w="3780" w:type="dxa"/>
          </w:tcPr>
          <w:p w:rsidR="00680919" w:rsidRPr="005F190C" w:rsidRDefault="00680919" w:rsidP="00680919">
            <w:r w:rsidRPr="005F190C">
              <w:t>NCDOT – WZTC</w:t>
            </w:r>
          </w:p>
        </w:tc>
        <w:tc>
          <w:tcPr>
            <w:tcW w:w="3600" w:type="dxa"/>
          </w:tcPr>
          <w:p w:rsidR="00680919" w:rsidRPr="005F190C" w:rsidRDefault="00680919" w:rsidP="00680919">
            <w:r w:rsidRPr="005F190C">
              <w:t>919-</w:t>
            </w:r>
            <w:r>
              <w:t>814</w:t>
            </w:r>
            <w:r w:rsidRPr="005F190C">
              <w:t>-</w:t>
            </w:r>
            <w:r>
              <w:t>5028</w:t>
            </w:r>
          </w:p>
          <w:p w:rsidR="00680919" w:rsidRPr="005F190C" w:rsidRDefault="00097170" w:rsidP="00680919">
            <w:hyperlink r:id="rId13" w:history="1">
              <w:r w:rsidR="00680919" w:rsidRPr="005F190C">
                <w:rPr>
                  <w:rStyle w:val="Hyperlink"/>
                </w:rPr>
                <w:t>derichardson@ncdot.gov</w:t>
              </w:r>
            </w:hyperlink>
          </w:p>
        </w:tc>
      </w:tr>
      <w:tr w:rsidR="00680919" w:rsidRPr="005F190C" w:rsidTr="00B007BE">
        <w:tc>
          <w:tcPr>
            <w:tcW w:w="2538" w:type="dxa"/>
          </w:tcPr>
          <w:p w:rsidR="00680919" w:rsidRPr="005F190C" w:rsidRDefault="00680919" w:rsidP="00680919"/>
        </w:tc>
        <w:tc>
          <w:tcPr>
            <w:tcW w:w="3780" w:type="dxa"/>
          </w:tcPr>
          <w:p w:rsidR="00680919" w:rsidRPr="005F190C" w:rsidRDefault="00680919" w:rsidP="00680919"/>
        </w:tc>
        <w:tc>
          <w:tcPr>
            <w:tcW w:w="3600" w:type="dxa"/>
          </w:tcPr>
          <w:p w:rsidR="00680919" w:rsidRPr="005F190C" w:rsidRDefault="00680919" w:rsidP="00680919"/>
        </w:tc>
      </w:tr>
    </w:tbl>
    <w:p w:rsidR="001929CC" w:rsidRDefault="001929CC">
      <w:r>
        <w:br w:type="page"/>
      </w: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2538"/>
        <w:gridCol w:w="3780"/>
        <w:gridCol w:w="3600"/>
      </w:tblGrid>
      <w:tr w:rsidR="0030116C" w:rsidRPr="005F190C" w:rsidTr="00AB5E69">
        <w:tc>
          <w:tcPr>
            <w:tcW w:w="2538" w:type="dxa"/>
          </w:tcPr>
          <w:p w:rsidR="0030116C" w:rsidRPr="005F190C" w:rsidRDefault="0030116C" w:rsidP="00AB5E69">
            <w:pPr>
              <w:rPr>
                <w:b/>
                <w:u w:val="single"/>
              </w:rPr>
            </w:pPr>
            <w:r w:rsidRPr="005F190C">
              <w:rPr>
                <w:b/>
                <w:u w:val="single"/>
              </w:rPr>
              <w:t>Name</w:t>
            </w:r>
          </w:p>
        </w:tc>
        <w:tc>
          <w:tcPr>
            <w:tcW w:w="3780" w:type="dxa"/>
          </w:tcPr>
          <w:p w:rsidR="0030116C" w:rsidRPr="005F190C" w:rsidRDefault="0030116C" w:rsidP="00AB5E69">
            <w:pPr>
              <w:rPr>
                <w:b/>
                <w:u w:val="single"/>
              </w:rPr>
            </w:pPr>
            <w:r w:rsidRPr="005F190C">
              <w:rPr>
                <w:b/>
                <w:u w:val="single"/>
              </w:rPr>
              <w:t>Department</w:t>
            </w:r>
          </w:p>
        </w:tc>
        <w:tc>
          <w:tcPr>
            <w:tcW w:w="3600" w:type="dxa"/>
          </w:tcPr>
          <w:p w:rsidR="0030116C" w:rsidRPr="005F190C" w:rsidRDefault="0030116C" w:rsidP="00AB5E69">
            <w:pPr>
              <w:rPr>
                <w:b/>
                <w:u w:val="single"/>
              </w:rPr>
            </w:pPr>
            <w:r w:rsidRPr="005F190C">
              <w:rPr>
                <w:b/>
                <w:u w:val="single"/>
              </w:rPr>
              <w:t>Phone/Email</w:t>
            </w:r>
          </w:p>
        </w:tc>
      </w:tr>
      <w:tr w:rsidR="0030116C" w:rsidRPr="005F190C" w:rsidTr="00B007BE">
        <w:tc>
          <w:tcPr>
            <w:tcW w:w="2538" w:type="dxa"/>
          </w:tcPr>
          <w:p w:rsidR="0030116C" w:rsidRPr="00287721" w:rsidRDefault="0077416E" w:rsidP="001929CC">
            <w:pPr>
              <w:spacing w:before="120"/>
              <w:rPr>
                <w:szCs w:val="24"/>
              </w:rPr>
            </w:pPr>
            <w:r>
              <w:rPr>
                <w:szCs w:val="24"/>
              </w:rPr>
              <w:t>Courtney Carpenter</w:t>
            </w:r>
          </w:p>
        </w:tc>
        <w:tc>
          <w:tcPr>
            <w:tcW w:w="3780" w:type="dxa"/>
          </w:tcPr>
          <w:p w:rsidR="0030116C" w:rsidRPr="00287721" w:rsidRDefault="0077416E" w:rsidP="001929CC">
            <w:pPr>
              <w:spacing w:before="120"/>
              <w:rPr>
                <w:szCs w:val="24"/>
              </w:rPr>
            </w:pPr>
            <w:r>
              <w:rPr>
                <w:szCs w:val="24"/>
              </w:rPr>
              <w:t>Ecological Engineering</w:t>
            </w:r>
          </w:p>
        </w:tc>
        <w:tc>
          <w:tcPr>
            <w:tcW w:w="3600" w:type="dxa"/>
          </w:tcPr>
          <w:p w:rsidR="000503E0" w:rsidRDefault="00097170" w:rsidP="001929CC">
            <w:pPr>
              <w:spacing w:before="120"/>
              <w:ind w:right="-108"/>
              <w:rPr>
                <w:szCs w:val="24"/>
              </w:rPr>
            </w:pPr>
            <w:hyperlink r:id="rId14" w:history="1">
              <w:r w:rsidR="000503E0" w:rsidRPr="00C36F4A">
                <w:rPr>
                  <w:rStyle w:val="Hyperlink"/>
                  <w:szCs w:val="24"/>
                </w:rPr>
                <w:t>ccarpenter@ecologicaleng.com</w:t>
              </w:r>
            </w:hyperlink>
          </w:p>
          <w:p w:rsidR="0030116C" w:rsidRPr="00287721" w:rsidRDefault="0030116C" w:rsidP="001929CC">
            <w:pPr>
              <w:spacing w:before="120"/>
              <w:ind w:right="-108"/>
              <w:rPr>
                <w:szCs w:val="24"/>
              </w:rPr>
            </w:pPr>
          </w:p>
        </w:tc>
      </w:tr>
      <w:tr w:rsidR="0030116C" w:rsidRPr="005F190C" w:rsidTr="00B007BE">
        <w:tc>
          <w:tcPr>
            <w:tcW w:w="2538" w:type="dxa"/>
          </w:tcPr>
          <w:p w:rsidR="0030116C" w:rsidRPr="005F190C" w:rsidRDefault="0030116C" w:rsidP="0030116C">
            <w:r w:rsidRPr="005F190C">
              <w:t>Freddie Bunn</w:t>
            </w:r>
          </w:p>
        </w:tc>
        <w:tc>
          <w:tcPr>
            <w:tcW w:w="3780" w:type="dxa"/>
          </w:tcPr>
          <w:p w:rsidR="0030116C" w:rsidRPr="005F190C" w:rsidRDefault="0030116C" w:rsidP="0030116C">
            <w:r w:rsidRPr="005F190C">
              <w:t>So-Deep – Utilities</w:t>
            </w:r>
          </w:p>
        </w:tc>
        <w:tc>
          <w:tcPr>
            <w:tcW w:w="3600" w:type="dxa"/>
          </w:tcPr>
          <w:p w:rsidR="0030116C" w:rsidRPr="005F190C" w:rsidRDefault="0030116C" w:rsidP="0030116C">
            <w:r w:rsidRPr="005F190C">
              <w:t>919-878-7466</w:t>
            </w:r>
          </w:p>
          <w:p w:rsidR="0030116C" w:rsidRPr="005F190C" w:rsidRDefault="00097170" w:rsidP="0030116C">
            <w:hyperlink r:id="rId15" w:history="1">
              <w:r w:rsidR="0030116C" w:rsidRPr="005F190C">
                <w:rPr>
                  <w:rStyle w:val="Hyperlink"/>
                </w:rPr>
                <w:t>fbunn@sodeep.com</w:t>
              </w:r>
            </w:hyperlink>
          </w:p>
        </w:tc>
      </w:tr>
      <w:tr w:rsidR="0030116C" w:rsidRPr="005F190C" w:rsidTr="00B007BE">
        <w:tc>
          <w:tcPr>
            <w:tcW w:w="2538" w:type="dxa"/>
          </w:tcPr>
          <w:p w:rsidR="0030116C" w:rsidRPr="005F190C" w:rsidRDefault="0030116C" w:rsidP="0030116C"/>
        </w:tc>
        <w:tc>
          <w:tcPr>
            <w:tcW w:w="3780" w:type="dxa"/>
          </w:tcPr>
          <w:p w:rsidR="0030116C" w:rsidRPr="005F190C" w:rsidRDefault="0030116C" w:rsidP="0030116C"/>
        </w:tc>
        <w:tc>
          <w:tcPr>
            <w:tcW w:w="3600" w:type="dxa"/>
          </w:tcPr>
          <w:p w:rsidR="0030116C" w:rsidRPr="005F190C" w:rsidRDefault="0030116C" w:rsidP="0030116C"/>
        </w:tc>
      </w:tr>
      <w:tr w:rsidR="0030116C" w:rsidRPr="005F190C" w:rsidTr="00B007BE">
        <w:tc>
          <w:tcPr>
            <w:tcW w:w="2538" w:type="dxa"/>
          </w:tcPr>
          <w:p w:rsidR="0030116C" w:rsidRPr="005F190C" w:rsidRDefault="00424184" w:rsidP="0030116C">
            <w:r>
              <w:t>Ashley Matthews</w:t>
            </w:r>
          </w:p>
        </w:tc>
        <w:tc>
          <w:tcPr>
            <w:tcW w:w="3780" w:type="dxa"/>
          </w:tcPr>
          <w:p w:rsidR="0030116C" w:rsidRPr="005F190C" w:rsidRDefault="0030116C" w:rsidP="0030116C">
            <w:r w:rsidRPr="00680919">
              <w:t xml:space="preserve">NCDOT – </w:t>
            </w:r>
            <w:r>
              <w:t>Signing &amp; Delineation</w:t>
            </w:r>
          </w:p>
        </w:tc>
        <w:tc>
          <w:tcPr>
            <w:tcW w:w="3600" w:type="dxa"/>
          </w:tcPr>
          <w:p w:rsidR="0030116C" w:rsidRDefault="004E203B" w:rsidP="0030116C">
            <w:r>
              <w:t>919-814-</w:t>
            </w:r>
            <w:r w:rsidR="00424184">
              <w:t>5095</w:t>
            </w:r>
          </w:p>
          <w:p w:rsidR="004E203B" w:rsidRPr="005F190C" w:rsidRDefault="00097170" w:rsidP="0030116C">
            <w:hyperlink r:id="rId16" w:history="1">
              <w:r w:rsidR="00424184" w:rsidRPr="00C36F4A">
                <w:rPr>
                  <w:rStyle w:val="Hyperlink"/>
                </w:rPr>
                <w:t>akmatthews@ncdot.gov</w:t>
              </w:r>
            </w:hyperlink>
          </w:p>
        </w:tc>
      </w:tr>
      <w:tr w:rsidR="0030116C" w:rsidRPr="005F190C" w:rsidTr="00B007BE">
        <w:tc>
          <w:tcPr>
            <w:tcW w:w="2538" w:type="dxa"/>
          </w:tcPr>
          <w:p w:rsidR="0030116C" w:rsidRPr="005F190C" w:rsidRDefault="00424184" w:rsidP="0030116C">
            <w:r>
              <w:t>Derrick Beard</w:t>
            </w:r>
          </w:p>
        </w:tc>
        <w:tc>
          <w:tcPr>
            <w:tcW w:w="3780" w:type="dxa"/>
          </w:tcPr>
          <w:p w:rsidR="0030116C" w:rsidRPr="005F190C" w:rsidRDefault="004E203B" w:rsidP="0030116C">
            <w:r w:rsidRPr="004E203B">
              <w:t>NCDOT – Signing &amp; Delineation</w:t>
            </w:r>
          </w:p>
        </w:tc>
        <w:tc>
          <w:tcPr>
            <w:tcW w:w="3600" w:type="dxa"/>
          </w:tcPr>
          <w:p w:rsidR="0030116C" w:rsidRDefault="0030116C" w:rsidP="0030116C"/>
          <w:p w:rsidR="004E203B" w:rsidRPr="005F190C" w:rsidRDefault="00097170" w:rsidP="0030116C">
            <w:hyperlink r:id="rId17" w:history="1">
              <w:r w:rsidR="00424184" w:rsidRPr="00C36F4A">
                <w:rPr>
                  <w:rStyle w:val="Hyperlink"/>
                </w:rPr>
                <w:t>dhbeard@ncdot.gov</w:t>
              </w:r>
            </w:hyperlink>
          </w:p>
        </w:tc>
      </w:tr>
      <w:tr w:rsidR="0030116C" w:rsidRPr="005F190C" w:rsidTr="00B007BE">
        <w:tc>
          <w:tcPr>
            <w:tcW w:w="2538" w:type="dxa"/>
          </w:tcPr>
          <w:p w:rsidR="0030116C" w:rsidRPr="005F190C" w:rsidRDefault="000503E0" w:rsidP="0030116C">
            <w:r>
              <w:t>Gavin Teng</w:t>
            </w:r>
          </w:p>
        </w:tc>
        <w:tc>
          <w:tcPr>
            <w:tcW w:w="3780" w:type="dxa"/>
          </w:tcPr>
          <w:p w:rsidR="0030116C" w:rsidRPr="005F190C" w:rsidRDefault="000503E0" w:rsidP="0030116C">
            <w:r>
              <w:t>Accelerate Engineering</w:t>
            </w:r>
            <w:r w:rsidR="004E203B">
              <w:t xml:space="preserve"> </w:t>
            </w:r>
          </w:p>
        </w:tc>
        <w:tc>
          <w:tcPr>
            <w:tcW w:w="3600" w:type="dxa"/>
          </w:tcPr>
          <w:p w:rsidR="0030116C" w:rsidRDefault="004E203B" w:rsidP="0030116C">
            <w:r>
              <w:t>919-</w:t>
            </w:r>
            <w:r w:rsidR="000503E0">
              <w:t>263</w:t>
            </w:r>
            <w:r>
              <w:t>-</w:t>
            </w:r>
            <w:r w:rsidR="000503E0">
              <w:t>5678</w:t>
            </w:r>
          </w:p>
          <w:p w:rsidR="004E203B" w:rsidRPr="005F190C" w:rsidRDefault="00097170" w:rsidP="0030116C">
            <w:hyperlink r:id="rId18" w:history="1">
              <w:r w:rsidR="000503E0" w:rsidRPr="00C36F4A">
                <w:rPr>
                  <w:rStyle w:val="Hyperlink"/>
                </w:rPr>
                <w:t>gavin.teng@accelerateeng.com</w:t>
              </w:r>
            </w:hyperlink>
          </w:p>
        </w:tc>
      </w:tr>
      <w:tr w:rsidR="004E203B" w:rsidRPr="005F190C" w:rsidTr="00B007BE">
        <w:tc>
          <w:tcPr>
            <w:tcW w:w="2538" w:type="dxa"/>
          </w:tcPr>
          <w:p w:rsidR="004E203B" w:rsidRPr="005F190C" w:rsidRDefault="000503E0" w:rsidP="004E203B">
            <w:r>
              <w:t>Franz Holt</w:t>
            </w:r>
          </w:p>
        </w:tc>
        <w:tc>
          <w:tcPr>
            <w:tcW w:w="3780" w:type="dxa"/>
          </w:tcPr>
          <w:p w:rsidR="004E203B" w:rsidRPr="005F190C" w:rsidRDefault="004E203B" w:rsidP="004E203B">
            <w:r w:rsidRPr="005F190C">
              <w:t xml:space="preserve">City of </w:t>
            </w:r>
            <w:r w:rsidR="000503E0">
              <w:t>Mebane</w:t>
            </w:r>
          </w:p>
        </w:tc>
        <w:tc>
          <w:tcPr>
            <w:tcW w:w="3600" w:type="dxa"/>
          </w:tcPr>
          <w:p w:rsidR="004E203B" w:rsidRDefault="004E203B" w:rsidP="004E203B">
            <w:r>
              <w:t>336-</w:t>
            </w:r>
            <w:r w:rsidR="000503E0">
              <w:t>21</w:t>
            </w:r>
            <w:r>
              <w:t>3-</w:t>
            </w:r>
            <w:r w:rsidR="000503E0">
              <w:t>0316</w:t>
            </w:r>
          </w:p>
          <w:p w:rsidR="004E203B" w:rsidRPr="005F190C" w:rsidRDefault="00097170" w:rsidP="004E203B">
            <w:hyperlink r:id="rId19" w:history="1">
              <w:r w:rsidR="000503E0" w:rsidRPr="00C36F4A">
                <w:rPr>
                  <w:rStyle w:val="Hyperlink"/>
                </w:rPr>
                <w:t>fholt@cityofmebane.com</w:t>
              </w:r>
            </w:hyperlink>
          </w:p>
        </w:tc>
      </w:tr>
      <w:tr w:rsidR="004E203B" w:rsidRPr="005F190C" w:rsidTr="00B007BE">
        <w:tc>
          <w:tcPr>
            <w:tcW w:w="2538" w:type="dxa"/>
          </w:tcPr>
          <w:p w:rsidR="004E203B" w:rsidRPr="005F190C" w:rsidRDefault="000503E0" w:rsidP="004E203B">
            <w:r>
              <w:t xml:space="preserve">Wannetta </w:t>
            </w:r>
            <w:r w:rsidR="00523FA2">
              <w:t>Mai</w:t>
            </w:r>
            <w:r>
              <w:t>lette</w:t>
            </w:r>
          </w:p>
        </w:tc>
        <w:tc>
          <w:tcPr>
            <w:tcW w:w="3780" w:type="dxa"/>
          </w:tcPr>
          <w:p w:rsidR="004E203B" w:rsidRPr="005F190C" w:rsidRDefault="000503E0" w:rsidP="004E203B">
            <w:r>
              <w:t>BGMPO</w:t>
            </w:r>
          </w:p>
        </w:tc>
        <w:tc>
          <w:tcPr>
            <w:tcW w:w="3600" w:type="dxa"/>
          </w:tcPr>
          <w:p w:rsidR="004E203B" w:rsidRDefault="004E203B" w:rsidP="004E203B">
            <w:r>
              <w:t>336-</w:t>
            </w:r>
            <w:r w:rsidR="000503E0">
              <w:t>514</w:t>
            </w:r>
            <w:r>
              <w:t>-</w:t>
            </w:r>
            <w:r w:rsidR="000503E0">
              <w:t>5413</w:t>
            </w:r>
          </w:p>
          <w:p w:rsidR="004E203B" w:rsidRPr="005F190C" w:rsidRDefault="00097170" w:rsidP="004E203B">
            <w:hyperlink r:id="rId20" w:history="1">
              <w:r w:rsidR="00523FA2" w:rsidRPr="00C36F4A">
                <w:rPr>
                  <w:rStyle w:val="Hyperlink"/>
                </w:rPr>
                <w:t>wmailette@burlingtonnc.gov</w:t>
              </w:r>
            </w:hyperlink>
          </w:p>
        </w:tc>
      </w:tr>
      <w:tr w:rsidR="004E203B" w:rsidRPr="005F190C" w:rsidTr="00B007BE">
        <w:tc>
          <w:tcPr>
            <w:tcW w:w="2538" w:type="dxa"/>
          </w:tcPr>
          <w:p w:rsidR="004E203B" w:rsidRPr="005F190C" w:rsidRDefault="00E7314E" w:rsidP="004E203B">
            <w:r>
              <w:t>Brandon Barham</w:t>
            </w:r>
          </w:p>
        </w:tc>
        <w:tc>
          <w:tcPr>
            <w:tcW w:w="3780" w:type="dxa"/>
          </w:tcPr>
          <w:p w:rsidR="004E203B" w:rsidRPr="005F190C" w:rsidRDefault="00E7314E" w:rsidP="004E203B">
            <w:r>
              <w:t>Ecological Engineering</w:t>
            </w:r>
          </w:p>
        </w:tc>
        <w:tc>
          <w:tcPr>
            <w:tcW w:w="3600" w:type="dxa"/>
          </w:tcPr>
          <w:p w:rsidR="004E203B" w:rsidRDefault="008D57A0" w:rsidP="004E203B">
            <w:r>
              <w:t>919</w:t>
            </w:r>
            <w:r w:rsidR="004E203B">
              <w:t>-</w:t>
            </w:r>
            <w:r>
              <w:t>557</w:t>
            </w:r>
            <w:r w:rsidR="004E203B">
              <w:t>-</w:t>
            </w:r>
            <w:r>
              <w:t>0929</w:t>
            </w:r>
          </w:p>
          <w:p w:rsidR="004E203B" w:rsidRPr="005F190C" w:rsidRDefault="00097170" w:rsidP="004E203B">
            <w:hyperlink r:id="rId21" w:history="1">
              <w:r w:rsidR="008D57A0" w:rsidRPr="00C36F4A">
                <w:rPr>
                  <w:rStyle w:val="Hyperlink"/>
                </w:rPr>
                <w:t>bbarham@ecologicaleng.com</w:t>
              </w:r>
            </w:hyperlink>
            <w:r w:rsidR="008D57A0">
              <w:t xml:space="preserve"> </w:t>
            </w:r>
          </w:p>
        </w:tc>
      </w:tr>
      <w:tr w:rsidR="00AE08E6" w:rsidRPr="005F190C" w:rsidTr="00AB5E69">
        <w:tc>
          <w:tcPr>
            <w:tcW w:w="2538" w:type="dxa"/>
          </w:tcPr>
          <w:p w:rsidR="00AE08E6" w:rsidRPr="005F190C" w:rsidRDefault="00AE08E6" w:rsidP="00AB5E69">
            <w:r w:rsidRPr="005F190C">
              <w:t>Dave Langston</w:t>
            </w:r>
          </w:p>
        </w:tc>
        <w:tc>
          <w:tcPr>
            <w:tcW w:w="3780" w:type="dxa"/>
          </w:tcPr>
          <w:p w:rsidR="00AE08E6" w:rsidRPr="005F190C" w:rsidRDefault="00AE08E6" w:rsidP="00AB5E69">
            <w:r w:rsidRPr="005F190C">
              <w:t xml:space="preserve">NCDOT – Location and Surveys </w:t>
            </w:r>
          </w:p>
        </w:tc>
        <w:tc>
          <w:tcPr>
            <w:tcW w:w="3600" w:type="dxa"/>
          </w:tcPr>
          <w:p w:rsidR="00AE08E6" w:rsidRPr="005F190C" w:rsidRDefault="00AE08E6" w:rsidP="00AB5E69">
            <w:r w:rsidRPr="005F190C">
              <w:t>336-334-5085</w:t>
            </w:r>
          </w:p>
          <w:p w:rsidR="00AE08E6" w:rsidRPr="005F190C" w:rsidRDefault="00097170" w:rsidP="00AB5E69">
            <w:hyperlink r:id="rId22" w:history="1">
              <w:r w:rsidR="00AE08E6" w:rsidRPr="005F190C">
                <w:rPr>
                  <w:rStyle w:val="Hyperlink"/>
                </w:rPr>
                <w:t>dlangston@ncdot.gov</w:t>
              </w:r>
            </w:hyperlink>
          </w:p>
        </w:tc>
      </w:tr>
      <w:tr w:rsidR="004E203B" w:rsidRPr="005F190C" w:rsidTr="00B007BE">
        <w:tc>
          <w:tcPr>
            <w:tcW w:w="2538" w:type="dxa"/>
          </w:tcPr>
          <w:p w:rsidR="004E203B" w:rsidRPr="005F190C" w:rsidRDefault="008D57A0" w:rsidP="004E203B">
            <w:r>
              <w:t>Brian Eason</w:t>
            </w:r>
          </w:p>
        </w:tc>
        <w:tc>
          <w:tcPr>
            <w:tcW w:w="3780" w:type="dxa"/>
          </w:tcPr>
          <w:p w:rsidR="00AE08E6" w:rsidRPr="005F190C" w:rsidRDefault="008D57A0" w:rsidP="00AE08E6">
            <w:r>
              <w:t>HW Lochner</w:t>
            </w:r>
          </w:p>
        </w:tc>
        <w:tc>
          <w:tcPr>
            <w:tcW w:w="3600" w:type="dxa"/>
          </w:tcPr>
          <w:p w:rsidR="004E203B" w:rsidRDefault="008D57A0" w:rsidP="004E203B">
            <w:r>
              <w:t>919-571</w:t>
            </w:r>
            <w:r w:rsidR="00AE08E6">
              <w:t>-</w:t>
            </w:r>
            <w:r>
              <w:t>7111</w:t>
            </w:r>
          </w:p>
          <w:p w:rsidR="00AE08E6" w:rsidRPr="005F190C" w:rsidRDefault="00097170" w:rsidP="00AE08E6">
            <w:hyperlink r:id="rId23" w:history="1">
              <w:r w:rsidR="008D57A0" w:rsidRPr="00C36F4A">
                <w:rPr>
                  <w:rStyle w:val="Hyperlink"/>
                </w:rPr>
                <w:t>beason@hwlochner.com</w:t>
              </w:r>
            </w:hyperlink>
          </w:p>
        </w:tc>
      </w:tr>
      <w:tr w:rsidR="00AE08E6" w:rsidRPr="005F190C" w:rsidTr="00B007BE">
        <w:tc>
          <w:tcPr>
            <w:tcW w:w="2538" w:type="dxa"/>
          </w:tcPr>
          <w:p w:rsidR="00AE08E6" w:rsidRPr="005F190C" w:rsidRDefault="008D57A0" w:rsidP="00AE08E6">
            <w:r>
              <w:t>Jeff Hext</w:t>
            </w:r>
          </w:p>
        </w:tc>
        <w:tc>
          <w:tcPr>
            <w:tcW w:w="3780" w:type="dxa"/>
          </w:tcPr>
          <w:p w:rsidR="00AE08E6" w:rsidRPr="005F190C" w:rsidRDefault="008D57A0" w:rsidP="00AE08E6">
            <w:r>
              <w:t>HW Lochner</w:t>
            </w:r>
          </w:p>
        </w:tc>
        <w:tc>
          <w:tcPr>
            <w:tcW w:w="3600" w:type="dxa"/>
          </w:tcPr>
          <w:p w:rsidR="00AE08E6" w:rsidRPr="005F190C" w:rsidRDefault="008D57A0" w:rsidP="00AE08E6">
            <w:r>
              <w:t>919-571-7111</w:t>
            </w:r>
          </w:p>
        </w:tc>
      </w:tr>
      <w:tr w:rsidR="00AE08E6" w:rsidRPr="005F190C" w:rsidTr="00B007BE">
        <w:tc>
          <w:tcPr>
            <w:tcW w:w="2538" w:type="dxa"/>
          </w:tcPr>
          <w:p w:rsidR="00AE08E6" w:rsidRPr="005F190C" w:rsidRDefault="00AE08E6" w:rsidP="00AE08E6"/>
        </w:tc>
        <w:tc>
          <w:tcPr>
            <w:tcW w:w="3780" w:type="dxa"/>
          </w:tcPr>
          <w:p w:rsidR="00AE08E6" w:rsidRPr="005F190C" w:rsidRDefault="00AE08E6" w:rsidP="00AE08E6"/>
        </w:tc>
        <w:tc>
          <w:tcPr>
            <w:tcW w:w="3600" w:type="dxa"/>
          </w:tcPr>
          <w:p w:rsidR="00AE08E6" w:rsidRPr="005F190C" w:rsidRDefault="00097170" w:rsidP="00AE08E6">
            <w:hyperlink r:id="rId24" w:history="1">
              <w:r w:rsidR="008D57A0" w:rsidRPr="00C36F4A">
                <w:rPr>
                  <w:rStyle w:val="Hyperlink"/>
                </w:rPr>
                <w:t>jhext@hwlochner.com</w:t>
              </w:r>
            </w:hyperlink>
          </w:p>
        </w:tc>
      </w:tr>
      <w:tr w:rsidR="00AE08E6" w:rsidRPr="005F190C" w:rsidTr="00AE08E6">
        <w:tc>
          <w:tcPr>
            <w:tcW w:w="2538" w:type="dxa"/>
          </w:tcPr>
          <w:p w:rsidR="00AE08E6" w:rsidRPr="005F190C" w:rsidRDefault="00523FA2" w:rsidP="00AB5E69">
            <w:r>
              <w:t>Innocent Umozurike</w:t>
            </w:r>
          </w:p>
        </w:tc>
        <w:tc>
          <w:tcPr>
            <w:tcW w:w="3780" w:type="dxa"/>
          </w:tcPr>
          <w:p w:rsidR="00AE08E6" w:rsidRPr="005F190C" w:rsidRDefault="00AE08E6" w:rsidP="00AB5E69">
            <w:r w:rsidRPr="005F190C">
              <w:t xml:space="preserve">NCDOT – </w:t>
            </w:r>
            <w:r w:rsidR="00523FA2">
              <w:t>Signals</w:t>
            </w:r>
          </w:p>
        </w:tc>
        <w:tc>
          <w:tcPr>
            <w:tcW w:w="3600" w:type="dxa"/>
          </w:tcPr>
          <w:p w:rsidR="00AE08E6" w:rsidRPr="005F190C" w:rsidRDefault="00523FA2" w:rsidP="00AB5E69">
            <w:r>
              <w:t>919</w:t>
            </w:r>
            <w:r w:rsidR="00AE08E6" w:rsidRPr="005F190C">
              <w:t>-</w:t>
            </w:r>
            <w:r>
              <w:t>814</w:t>
            </w:r>
            <w:r w:rsidR="00AE08E6" w:rsidRPr="005F190C">
              <w:t>-</w:t>
            </w:r>
            <w:r>
              <w:t>5000</w:t>
            </w:r>
          </w:p>
          <w:p w:rsidR="00AE08E6" w:rsidRPr="005F190C" w:rsidRDefault="00097170" w:rsidP="00AB5E69">
            <w:hyperlink r:id="rId25" w:history="1">
              <w:r w:rsidR="00523FA2" w:rsidRPr="00C36F4A">
                <w:rPr>
                  <w:rStyle w:val="Hyperlink"/>
                </w:rPr>
                <w:t>ioumozurike@ncdot.gov</w:t>
              </w:r>
            </w:hyperlink>
          </w:p>
        </w:tc>
      </w:tr>
      <w:tr w:rsidR="00AE08E6" w:rsidRPr="005F190C" w:rsidTr="00B007BE">
        <w:tc>
          <w:tcPr>
            <w:tcW w:w="2538" w:type="dxa"/>
          </w:tcPr>
          <w:p w:rsidR="00AE08E6" w:rsidRPr="005F190C" w:rsidRDefault="00523FA2" w:rsidP="00AE08E6">
            <w:r>
              <w:t>Chang Baek</w:t>
            </w:r>
          </w:p>
        </w:tc>
        <w:tc>
          <w:tcPr>
            <w:tcW w:w="3780" w:type="dxa"/>
          </w:tcPr>
          <w:p w:rsidR="00AE08E6" w:rsidRPr="005F190C" w:rsidRDefault="00AE08E6" w:rsidP="00AE08E6">
            <w:r w:rsidRPr="005F190C">
              <w:t xml:space="preserve">NCDOT – </w:t>
            </w:r>
            <w:r w:rsidR="00523FA2">
              <w:t>Signals</w:t>
            </w:r>
          </w:p>
        </w:tc>
        <w:tc>
          <w:tcPr>
            <w:tcW w:w="3600" w:type="dxa"/>
          </w:tcPr>
          <w:p w:rsidR="00AE08E6" w:rsidRPr="005F190C" w:rsidRDefault="00097170" w:rsidP="00AE08E6">
            <w:hyperlink r:id="rId26" w:history="1">
              <w:r w:rsidR="00523FA2" w:rsidRPr="00C36F4A">
                <w:rPr>
                  <w:rStyle w:val="Hyperlink"/>
                </w:rPr>
                <w:t>cbaek@ncdot.gov</w:t>
              </w:r>
            </w:hyperlink>
          </w:p>
        </w:tc>
      </w:tr>
      <w:tr w:rsidR="00AE08E6" w:rsidRPr="005F190C" w:rsidTr="00AE08E6">
        <w:tc>
          <w:tcPr>
            <w:tcW w:w="2538" w:type="dxa"/>
          </w:tcPr>
          <w:p w:rsidR="00AE08E6" w:rsidRPr="005F190C" w:rsidRDefault="00523FA2" w:rsidP="00AB5E69">
            <w:r>
              <w:t>Jacob Blevins</w:t>
            </w:r>
          </w:p>
        </w:tc>
        <w:tc>
          <w:tcPr>
            <w:tcW w:w="3780" w:type="dxa"/>
          </w:tcPr>
          <w:p w:rsidR="00AE08E6" w:rsidRPr="005F190C" w:rsidRDefault="00AE08E6" w:rsidP="00AB5E69">
            <w:r w:rsidRPr="005F190C">
              <w:t xml:space="preserve">NCDOT – </w:t>
            </w:r>
            <w:r w:rsidR="00523FA2">
              <w:t>Signals</w:t>
            </w:r>
          </w:p>
        </w:tc>
        <w:tc>
          <w:tcPr>
            <w:tcW w:w="3600" w:type="dxa"/>
          </w:tcPr>
          <w:p w:rsidR="00AE08E6" w:rsidRPr="005F190C" w:rsidRDefault="00097170" w:rsidP="00AB5E69">
            <w:hyperlink r:id="rId27" w:history="1">
              <w:r w:rsidR="00523FA2" w:rsidRPr="00C36F4A">
                <w:rPr>
                  <w:rStyle w:val="Hyperlink"/>
                </w:rPr>
                <w:t>bjcblevins@ncdot.gov</w:t>
              </w:r>
            </w:hyperlink>
          </w:p>
        </w:tc>
      </w:tr>
      <w:tr w:rsidR="00AE08E6" w:rsidRPr="005F190C" w:rsidTr="00B007BE">
        <w:tc>
          <w:tcPr>
            <w:tcW w:w="2538" w:type="dxa"/>
          </w:tcPr>
          <w:p w:rsidR="00AE08E6" w:rsidRPr="005F190C" w:rsidRDefault="00523FA2" w:rsidP="00AE08E6">
            <w:r>
              <w:t>Christian St. Claire</w:t>
            </w:r>
          </w:p>
        </w:tc>
        <w:tc>
          <w:tcPr>
            <w:tcW w:w="3780" w:type="dxa"/>
          </w:tcPr>
          <w:p w:rsidR="00AE08E6" w:rsidRPr="005F190C" w:rsidRDefault="00C5421C" w:rsidP="00AE08E6">
            <w:r w:rsidRPr="00C5421C">
              <w:t xml:space="preserve">NCDOT – </w:t>
            </w:r>
            <w:r w:rsidR="00523FA2">
              <w:t>TEA</w:t>
            </w:r>
          </w:p>
        </w:tc>
        <w:tc>
          <w:tcPr>
            <w:tcW w:w="3600" w:type="dxa"/>
          </w:tcPr>
          <w:p w:rsidR="00AE08E6" w:rsidRPr="005F190C" w:rsidRDefault="00097170" w:rsidP="00AE08E6">
            <w:hyperlink r:id="rId28" w:history="1">
              <w:r w:rsidR="00523FA2" w:rsidRPr="00C36F4A">
                <w:rPr>
                  <w:rStyle w:val="Hyperlink"/>
                </w:rPr>
                <w:t>cstclair@ncdot.gov</w:t>
              </w:r>
            </w:hyperlink>
          </w:p>
        </w:tc>
      </w:tr>
      <w:tr w:rsidR="00AE08E6" w:rsidRPr="005F190C" w:rsidTr="00B007BE">
        <w:tc>
          <w:tcPr>
            <w:tcW w:w="2538" w:type="dxa"/>
          </w:tcPr>
          <w:p w:rsidR="00AE08E6" w:rsidRPr="005F190C" w:rsidRDefault="00AE08E6" w:rsidP="00AE08E6">
            <w:r>
              <w:t>Alan Rothrock</w:t>
            </w:r>
          </w:p>
        </w:tc>
        <w:tc>
          <w:tcPr>
            <w:tcW w:w="3780" w:type="dxa"/>
          </w:tcPr>
          <w:p w:rsidR="00AE08E6" w:rsidRPr="005F190C" w:rsidRDefault="00C5421C" w:rsidP="00C5421C">
            <w:r w:rsidRPr="00C5421C">
              <w:t xml:space="preserve">NCDOT – </w:t>
            </w:r>
            <w:r>
              <w:t>Division Right-of-Way</w:t>
            </w:r>
          </w:p>
        </w:tc>
        <w:tc>
          <w:tcPr>
            <w:tcW w:w="3600" w:type="dxa"/>
          </w:tcPr>
          <w:p w:rsidR="00AE08E6" w:rsidRPr="005F190C" w:rsidRDefault="00097170" w:rsidP="00AE08E6">
            <w:hyperlink r:id="rId29" w:history="1">
              <w:r w:rsidR="00C5421C" w:rsidRPr="007E0620">
                <w:rPr>
                  <w:rStyle w:val="Hyperlink"/>
                </w:rPr>
                <w:t>alanrothrock@ncdot.gov</w:t>
              </w:r>
            </w:hyperlink>
          </w:p>
        </w:tc>
      </w:tr>
      <w:tr w:rsidR="00AE08E6" w:rsidRPr="005F190C" w:rsidTr="00B007BE">
        <w:tc>
          <w:tcPr>
            <w:tcW w:w="2538" w:type="dxa"/>
          </w:tcPr>
          <w:p w:rsidR="00AE08E6" w:rsidRPr="005F190C" w:rsidRDefault="00AE08E6" w:rsidP="00AE08E6">
            <w:r>
              <w:t xml:space="preserve">Brian Smith </w:t>
            </w:r>
          </w:p>
        </w:tc>
        <w:tc>
          <w:tcPr>
            <w:tcW w:w="3780" w:type="dxa"/>
          </w:tcPr>
          <w:p w:rsidR="00AE08E6" w:rsidRPr="005F190C" w:rsidRDefault="00C5421C" w:rsidP="00C5421C">
            <w:r w:rsidRPr="00C5421C">
              <w:t xml:space="preserve">NCDOT – </w:t>
            </w:r>
            <w:r>
              <w:t xml:space="preserve">Division </w:t>
            </w:r>
          </w:p>
        </w:tc>
        <w:tc>
          <w:tcPr>
            <w:tcW w:w="3600" w:type="dxa"/>
          </w:tcPr>
          <w:p w:rsidR="00AE08E6" w:rsidRDefault="00C5421C" w:rsidP="00AE08E6">
            <w:r>
              <w:t>336-375-1774</w:t>
            </w:r>
          </w:p>
          <w:p w:rsidR="00C5421C" w:rsidRPr="005F190C" w:rsidRDefault="00097170" w:rsidP="00AE08E6">
            <w:hyperlink r:id="rId30" w:history="1">
              <w:r w:rsidR="00C5421C" w:rsidRPr="007E0620">
                <w:rPr>
                  <w:rStyle w:val="Hyperlink"/>
                </w:rPr>
                <w:t>bvsmith@ncdot.gov</w:t>
              </w:r>
            </w:hyperlink>
          </w:p>
        </w:tc>
      </w:tr>
      <w:tr w:rsidR="00AE08E6" w:rsidRPr="005F190C" w:rsidTr="00B007BE">
        <w:tc>
          <w:tcPr>
            <w:tcW w:w="2538" w:type="dxa"/>
          </w:tcPr>
          <w:p w:rsidR="00AE08E6" w:rsidRPr="005F190C" w:rsidRDefault="0077416E" w:rsidP="00AE08E6">
            <w:r>
              <w:t>Jimmy Walker</w:t>
            </w:r>
          </w:p>
        </w:tc>
        <w:tc>
          <w:tcPr>
            <w:tcW w:w="3780" w:type="dxa"/>
          </w:tcPr>
          <w:p w:rsidR="00AE08E6" w:rsidRPr="005F190C" w:rsidRDefault="00C5421C" w:rsidP="00AE08E6">
            <w:r w:rsidRPr="00C5421C">
              <w:t xml:space="preserve">NCDOT – </w:t>
            </w:r>
            <w:r>
              <w:t xml:space="preserve">Asst. </w:t>
            </w:r>
            <w:r w:rsidRPr="00C5421C">
              <w:t>Resident Engineer</w:t>
            </w:r>
          </w:p>
        </w:tc>
        <w:tc>
          <w:tcPr>
            <w:tcW w:w="3600" w:type="dxa"/>
          </w:tcPr>
          <w:p w:rsidR="00AE08E6" w:rsidRDefault="00C5421C" w:rsidP="00AE08E6">
            <w:r>
              <w:t>336-</w:t>
            </w:r>
            <w:r w:rsidR="0077416E">
              <w:t>570-4488</w:t>
            </w:r>
          </w:p>
          <w:p w:rsidR="00C5421C" w:rsidRPr="005F190C" w:rsidRDefault="00097170" w:rsidP="00AE08E6">
            <w:hyperlink r:id="rId31" w:history="1">
              <w:r w:rsidR="0077416E" w:rsidRPr="00C36F4A">
                <w:rPr>
                  <w:rStyle w:val="Hyperlink"/>
                </w:rPr>
                <w:t>jmwalker@ncdot.gov</w:t>
              </w:r>
            </w:hyperlink>
          </w:p>
        </w:tc>
      </w:tr>
      <w:tr w:rsidR="00AE08E6" w:rsidRPr="005F190C" w:rsidTr="00B007BE">
        <w:tc>
          <w:tcPr>
            <w:tcW w:w="2538" w:type="dxa"/>
          </w:tcPr>
          <w:p w:rsidR="00AE08E6" w:rsidRPr="00370B9D" w:rsidRDefault="0077416E" w:rsidP="00AE08E6">
            <w:r>
              <w:t>J. R. Hayes</w:t>
            </w:r>
          </w:p>
        </w:tc>
        <w:tc>
          <w:tcPr>
            <w:tcW w:w="3780" w:type="dxa"/>
          </w:tcPr>
          <w:p w:rsidR="00AE08E6" w:rsidRPr="00370B9D" w:rsidRDefault="00AE08E6" w:rsidP="00AE08E6">
            <w:r w:rsidRPr="00370B9D">
              <w:t xml:space="preserve">NCDOT – </w:t>
            </w:r>
            <w:r w:rsidR="0077416E">
              <w:t>Resident’s Office</w:t>
            </w:r>
          </w:p>
        </w:tc>
        <w:tc>
          <w:tcPr>
            <w:tcW w:w="3600" w:type="dxa"/>
          </w:tcPr>
          <w:p w:rsidR="00AE08E6" w:rsidRDefault="00AE08E6" w:rsidP="00AE08E6">
            <w:r w:rsidRPr="00370B9D">
              <w:t>336-</w:t>
            </w:r>
            <w:r w:rsidR="0077416E">
              <w:t>266-2011</w:t>
            </w:r>
          </w:p>
          <w:p w:rsidR="00AE08E6" w:rsidRPr="00370B9D" w:rsidRDefault="00097170" w:rsidP="00AE08E6">
            <w:hyperlink r:id="rId32" w:history="1">
              <w:r w:rsidR="0077416E" w:rsidRPr="00C36F4A">
                <w:rPr>
                  <w:rStyle w:val="Hyperlink"/>
                </w:rPr>
                <w:t>jrhayes3@ncdot.gov</w:t>
              </w:r>
            </w:hyperlink>
          </w:p>
        </w:tc>
      </w:tr>
      <w:tr w:rsidR="00AE08E6" w:rsidRPr="005F190C" w:rsidTr="00B007BE">
        <w:tc>
          <w:tcPr>
            <w:tcW w:w="2538" w:type="dxa"/>
          </w:tcPr>
          <w:p w:rsidR="00AE08E6" w:rsidRPr="005F190C" w:rsidRDefault="00523FA2" w:rsidP="00AE08E6">
            <w:r>
              <w:t>Jess Moskey</w:t>
            </w:r>
          </w:p>
        </w:tc>
        <w:tc>
          <w:tcPr>
            <w:tcW w:w="3780" w:type="dxa"/>
          </w:tcPr>
          <w:p w:rsidR="00523FA2" w:rsidRDefault="00523FA2" w:rsidP="00B561CB">
            <w:r>
              <w:t>NCDOT – PMU Intern</w:t>
            </w:r>
            <w:r w:rsidR="00B561CB">
              <w:t xml:space="preserve"> </w:t>
            </w:r>
          </w:p>
          <w:p w:rsidR="00B561CB" w:rsidRPr="005F190C" w:rsidRDefault="00B561CB" w:rsidP="00B561CB"/>
        </w:tc>
        <w:tc>
          <w:tcPr>
            <w:tcW w:w="3600" w:type="dxa"/>
          </w:tcPr>
          <w:p w:rsidR="00B561CB" w:rsidRPr="005F190C" w:rsidRDefault="00B561CB" w:rsidP="00AE08E6"/>
        </w:tc>
      </w:tr>
      <w:tr w:rsidR="00C5421C" w:rsidRPr="005F190C" w:rsidTr="00B007BE">
        <w:tc>
          <w:tcPr>
            <w:tcW w:w="2538" w:type="dxa"/>
          </w:tcPr>
          <w:p w:rsidR="00C5421C" w:rsidRPr="00E028D7" w:rsidRDefault="00C5421C" w:rsidP="00C5421C">
            <w:r w:rsidRPr="00E028D7">
              <w:t>Jerry Parker</w:t>
            </w:r>
          </w:p>
        </w:tc>
        <w:tc>
          <w:tcPr>
            <w:tcW w:w="3780" w:type="dxa"/>
          </w:tcPr>
          <w:p w:rsidR="00C5421C" w:rsidRPr="00E028D7" w:rsidRDefault="00C5421C" w:rsidP="00C5421C">
            <w:r w:rsidRPr="00E028D7">
              <w:t xml:space="preserve">NCDOT – DEO </w:t>
            </w:r>
          </w:p>
        </w:tc>
        <w:tc>
          <w:tcPr>
            <w:tcW w:w="3600" w:type="dxa"/>
          </w:tcPr>
          <w:p w:rsidR="00C5421C" w:rsidRDefault="00C5421C" w:rsidP="00C5421C">
            <w:r w:rsidRPr="00E028D7">
              <w:t>336-256-2063</w:t>
            </w:r>
          </w:p>
          <w:p w:rsidR="00C5421C" w:rsidRPr="00E028D7" w:rsidRDefault="00097170" w:rsidP="00C5421C">
            <w:hyperlink r:id="rId33" w:history="1">
              <w:r w:rsidR="00C5421C" w:rsidRPr="007E0620">
                <w:rPr>
                  <w:rStyle w:val="Hyperlink"/>
                </w:rPr>
                <w:t>jparker@ncdot.gov</w:t>
              </w:r>
            </w:hyperlink>
          </w:p>
        </w:tc>
      </w:tr>
      <w:tr w:rsidR="00AE08E6" w:rsidRPr="005F190C" w:rsidTr="00B007BE">
        <w:tc>
          <w:tcPr>
            <w:tcW w:w="2538" w:type="dxa"/>
          </w:tcPr>
          <w:p w:rsidR="00AE08E6" w:rsidRPr="005F190C" w:rsidRDefault="0077416E" w:rsidP="00AE08E6">
            <w:r>
              <w:t>Bryan Key</w:t>
            </w:r>
          </w:p>
        </w:tc>
        <w:tc>
          <w:tcPr>
            <w:tcW w:w="3780" w:type="dxa"/>
          </w:tcPr>
          <w:p w:rsidR="00AE08E6" w:rsidRPr="005F190C" w:rsidRDefault="00C5421C" w:rsidP="00C5421C">
            <w:r w:rsidRPr="00C5421C">
              <w:t xml:space="preserve">NCDOT – </w:t>
            </w:r>
            <w:r>
              <w:t>Right-of-Way</w:t>
            </w:r>
          </w:p>
        </w:tc>
        <w:tc>
          <w:tcPr>
            <w:tcW w:w="3600" w:type="dxa"/>
          </w:tcPr>
          <w:p w:rsidR="00AE08E6" w:rsidRDefault="0077416E" w:rsidP="00AE08E6">
            <w:r>
              <w:t>919</w:t>
            </w:r>
            <w:r w:rsidR="00C5421C">
              <w:t>-</w:t>
            </w:r>
            <w:r>
              <w:t>707</w:t>
            </w:r>
            <w:r w:rsidR="00C5421C">
              <w:t>-</w:t>
            </w:r>
            <w:r>
              <w:t>6263</w:t>
            </w:r>
          </w:p>
          <w:p w:rsidR="00C5421C" w:rsidRPr="005F190C" w:rsidRDefault="00097170" w:rsidP="00AE08E6">
            <w:hyperlink r:id="rId34" w:history="1">
              <w:r w:rsidR="0077416E" w:rsidRPr="00C36F4A">
                <w:rPr>
                  <w:rStyle w:val="Hyperlink"/>
                </w:rPr>
                <w:t>bckey@ncdot.gov</w:t>
              </w:r>
            </w:hyperlink>
          </w:p>
        </w:tc>
      </w:tr>
      <w:tr w:rsidR="00AE08E6" w:rsidRPr="005F190C" w:rsidTr="00B007BE">
        <w:tc>
          <w:tcPr>
            <w:tcW w:w="2538" w:type="dxa"/>
          </w:tcPr>
          <w:p w:rsidR="00AE08E6" w:rsidRPr="005F190C" w:rsidRDefault="0077416E" w:rsidP="00AE08E6">
            <w:r>
              <w:t>Aaron Griffith</w:t>
            </w:r>
          </w:p>
        </w:tc>
        <w:tc>
          <w:tcPr>
            <w:tcW w:w="3780" w:type="dxa"/>
          </w:tcPr>
          <w:p w:rsidR="00AE08E6" w:rsidRPr="005F190C" w:rsidRDefault="00AE08E6" w:rsidP="00C5421C">
            <w:r w:rsidRPr="005F190C">
              <w:t xml:space="preserve">NCDOT – </w:t>
            </w:r>
            <w:r w:rsidR="0077416E">
              <w:t>CCU</w:t>
            </w:r>
          </w:p>
        </w:tc>
        <w:tc>
          <w:tcPr>
            <w:tcW w:w="3600" w:type="dxa"/>
          </w:tcPr>
          <w:p w:rsidR="00AE08E6" w:rsidRPr="005F190C" w:rsidRDefault="00AE08E6" w:rsidP="00AE08E6">
            <w:r w:rsidRPr="005F190C">
              <w:t>336-</w:t>
            </w:r>
            <w:r w:rsidR="0077416E">
              <w:t>215</w:t>
            </w:r>
            <w:r w:rsidRPr="005F190C">
              <w:t>-</w:t>
            </w:r>
            <w:r w:rsidR="0077416E">
              <w:t>9170</w:t>
            </w:r>
          </w:p>
          <w:p w:rsidR="00AE08E6" w:rsidRPr="005F190C" w:rsidRDefault="00097170" w:rsidP="00AE08E6">
            <w:hyperlink r:id="rId35" w:history="1">
              <w:r w:rsidR="0077416E" w:rsidRPr="00C36F4A">
                <w:rPr>
                  <w:rStyle w:val="Hyperlink"/>
                </w:rPr>
                <w:t>aegriffith@ncdot.gov</w:t>
              </w:r>
            </w:hyperlink>
          </w:p>
        </w:tc>
      </w:tr>
      <w:tr w:rsidR="00364B06" w:rsidRPr="005F190C" w:rsidTr="00AB5E69">
        <w:tc>
          <w:tcPr>
            <w:tcW w:w="2538" w:type="dxa"/>
          </w:tcPr>
          <w:p w:rsidR="00364B06" w:rsidRDefault="00364B06" w:rsidP="00AB5E69">
            <w:pPr>
              <w:rPr>
                <w:b/>
                <w:u w:val="single"/>
              </w:rPr>
            </w:pPr>
          </w:p>
          <w:p w:rsidR="00287721" w:rsidRPr="005F190C" w:rsidRDefault="00287721" w:rsidP="00AB5E69">
            <w:pPr>
              <w:rPr>
                <w:b/>
                <w:u w:val="single"/>
              </w:rPr>
            </w:pPr>
          </w:p>
        </w:tc>
        <w:tc>
          <w:tcPr>
            <w:tcW w:w="3780" w:type="dxa"/>
          </w:tcPr>
          <w:p w:rsidR="00364B06" w:rsidRPr="005F190C" w:rsidRDefault="00364B06" w:rsidP="00AB5E69">
            <w:pPr>
              <w:rPr>
                <w:b/>
                <w:u w:val="single"/>
              </w:rPr>
            </w:pPr>
          </w:p>
        </w:tc>
        <w:tc>
          <w:tcPr>
            <w:tcW w:w="3600" w:type="dxa"/>
          </w:tcPr>
          <w:p w:rsidR="00364B06" w:rsidRPr="005F190C" w:rsidRDefault="00364B06" w:rsidP="00AB5E69">
            <w:pPr>
              <w:rPr>
                <w:b/>
                <w:u w:val="single"/>
              </w:rPr>
            </w:pPr>
          </w:p>
        </w:tc>
      </w:tr>
      <w:tr w:rsidR="00763C5D" w:rsidRPr="005F190C" w:rsidTr="00AB5E69">
        <w:tc>
          <w:tcPr>
            <w:tcW w:w="2538" w:type="dxa"/>
          </w:tcPr>
          <w:p w:rsidR="00763C5D" w:rsidRDefault="00763C5D" w:rsidP="00AB5E69">
            <w:pPr>
              <w:rPr>
                <w:b/>
                <w:u w:val="single"/>
              </w:rPr>
            </w:pPr>
          </w:p>
        </w:tc>
        <w:tc>
          <w:tcPr>
            <w:tcW w:w="3780" w:type="dxa"/>
          </w:tcPr>
          <w:p w:rsidR="00763C5D" w:rsidRPr="005F190C" w:rsidRDefault="00763C5D" w:rsidP="00AB5E69">
            <w:pPr>
              <w:rPr>
                <w:b/>
                <w:u w:val="single"/>
              </w:rPr>
            </w:pPr>
          </w:p>
        </w:tc>
        <w:tc>
          <w:tcPr>
            <w:tcW w:w="3600" w:type="dxa"/>
          </w:tcPr>
          <w:p w:rsidR="00763C5D" w:rsidRPr="005F190C" w:rsidRDefault="00763C5D" w:rsidP="00AB5E69">
            <w:pPr>
              <w:rPr>
                <w:b/>
                <w:u w:val="single"/>
              </w:rPr>
            </w:pPr>
          </w:p>
        </w:tc>
      </w:tr>
      <w:tr w:rsidR="00B561CB" w:rsidRPr="005F190C" w:rsidTr="00AB5E69">
        <w:tc>
          <w:tcPr>
            <w:tcW w:w="2538" w:type="dxa"/>
          </w:tcPr>
          <w:p w:rsidR="00B561CB" w:rsidRPr="005F190C" w:rsidRDefault="00B561CB" w:rsidP="00AB5E69">
            <w:pPr>
              <w:rPr>
                <w:b/>
                <w:u w:val="single"/>
              </w:rPr>
            </w:pPr>
            <w:r w:rsidRPr="005F190C">
              <w:rPr>
                <w:b/>
                <w:u w:val="single"/>
              </w:rPr>
              <w:t>Name</w:t>
            </w:r>
          </w:p>
        </w:tc>
        <w:tc>
          <w:tcPr>
            <w:tcW w:w="3780" w:type="dxa"/>
          </w:tcPr>
          <w:p w:rsidR="00B561CB" w:rsidRPr="005F190C" w:rsidRDefault="00B561CB" w:rsidP="00AB5E69">
            <w:pPr>
              <w:rPr>
                <w:b/>
                <w:u w:val="single"/>
              </w:rPr>
            </w:pPr>
            <w:r w:rsidRPr="005F190C">
              <w:rPr>
                <w:b/>
                <w:u w:val="single"/>
              </w:rPr>
              <w:t>Department</w:t>
            </w:r>
          </w:p>
        </w:tc>
        <w:tc>
          <w:tcPr>
            <w:tcW w:w="3600" w:type="dxa"/>
          </w:tcPr>
          <w:p w:rsidR="00B561CB" w:rsidRPr="005F190C" w:rsidRDefault="00B561CB" w:rsidP="00AB5E69">
            <w:pPr>
              <w:rPr>
                <w:b/>
                <w:u w:val="single"/>
              </w:rPr>
            </w:pPr>
            <w:r w:rsidRPr="005F190C">
              <w:rPr>
                <w:b/>
                <w:u w:val="single"/>
              </w:rPr>
              <w:t>Phone/Email</w:t>
            </w:r>
          </w:p>
        </w:tc>
      </w:tr>
      <w:tr w:rsidR="00B561CB" w:rsidRPr="005F190C" w:rsidTr="00B007BE">
        <w:tc>
          <w:tcPr>
            <w:tcW w:w="2538" w:type="dxa"/>
          </w:tcPr>
          <w:p w:rsidR="00B561CB" w:rsidRPr="005F190C" w:rsidRDefault="008D57A0" w:rsidP="00B561CB">
            <w:r>
              <w:t>Mark Averette</w:t>
            </w:r>
          </w:p>
        </w:tc>
        <w:tc>
          <w:tcPr>
            <w:tcW w:w="3780" w:type="dxa"/>
          </w:tcPr>
          <w:p w:rsidR="00B561CB" w:rsidRPr="005F190C" w:rsidRDefault="008D57A0" w:rsidP="00B561CB">
            <w:r>
              <w:t>Simpson Engineers</w:t>
            </w:r>
          </w:p>
        </w:tc>
        <w:tc>
          <w:tcPr>
            <w:tcW w:w="3600" w:type="dxa"/>
          </w:tcPr>
          <w:p w:rsidR="00B561CB" w:rsidRPr="000747FC" w:rsidRDefault="00B561CB" w:rsidP="00B561CB">
            <w:r>
              <w:t>919-</w:t>
            </w:r>
            <w:r w:rsidR="000747FC">
              <w:t>852</w:t>
            </w:r>
            <w:r>
              <w:t>-</w:t>
            </w:r>
            <w:r w:rsidR="000747FC">
              <w:t xml:space="preserve">0468   </w:t>
            </w:r>
            <w:hyperlink r:id="rId36" w:history="1">
              <w:r w:rsidR="000747FC" w:rsidRPr="00C30147">
                <w:rPr>
                  <w:rStyle w:val="Hyperlink"/>
                </w:rPr>
                <w:t>maverette@simpsonengr.com</w:t>
              </w:r>
            </w:hyperlink>
          </w:p>
        </w:tc>
      </w:tr>
      <w:tr w:rsidR="00B561CB" w:rsidRPr="005F190C" w:rsidTr="00B007BE">
        <w:tc>
          <w:tcPr>
            <w:tcW w:w="2538" w:type="dxa"/>
          </w:tcPr>
          <w:p w:rsidR="00B561CB" w:rsidRPr="005F190C" w:rsidRDefault="000747FC" w:rsidP="00B561CB">
            <w:r>
              <w:t>Theo Be</w:t>
            </w:r>
            <w:r w:rsidR="00E0124E">
              <w:t>ach</w:t>
            </w:r>
          </w:p>
        </w:tc>
        <w:tc>
          <w:tcPr>
            <w:tcW w:w="3780" w:type="dxa"/>
          </w:tcPr>
          <w:p w:rsidR="00B561CB" w:rsidRPr="005F190C" w:rsidRDefault="008D57A0" w:rsidP="00B561CB">
            <w:r>
              <w:t>Simpson Engineers</w:t>
            </w:r>
          </w:p>
        </w:tc>
        <w:tc>
          <w:tcPr>
            <w:tcW w:w="3600" w:type="dxa"/>
          </w:tcPr>
          <w:p w:rsidR="00B561CB" w:rsidRDefault="00B561CB" w:rsidP="00B561CB">
            <w:r>
              <w:t>919-</w:t>
            </w:r>
            <w:r w:rsidR="000747FC">
              <w:t>852</w:t>
            </w:r>
            <w:r>
              <w:t>-</w:t>
            </w:r>
            <w:r w:rsidR="000747FC">
              <w:t>0468</w:t>
            </w:r>
          </w:p>
          <w:p w:rsidR="00B561CB" w:rsidRPr="005F190C" w:rsidRDefault="00097170" w:rsidP="00B561CB">
            <w:hyperlink r:id="rId37" w:history="1">
              <w:r w:rsidR="00E0124E" w:rsidRPr="00DD6AC6">
                <w:rPr>
                  <w:rStyle w:val="Hyperlink"/>
                </w:rPr>
                <w:t>tbeach@simpsonengr.com</w:t>
              </w:r>
            </w:hyperlink>
          </w:p>
        </w:tc>
      </w:tr>
      <w:tr w:rsidR="00B561CB" w:rsidRPr="005F190C" w:rsidTr="00B007BE">
        <w:tc>
          <w:tcPr>
            <w:tcW w:w="2538" w:type="dxa"/>
          </w:tcPr>
          <w:p w:rsidR="00B561CB" w:rsidRPr="005F190C" w:rsidRDefault="00B561CB" w:rsidP="00B561CB"/>
        </w:tc>
        <w:tc>
          <w:tcPr>
            <w:tcW w:w="3780" w:type="dxa"/>
          </w:tcPr>
          <w:p w:rsidR="00B561CB" w:rsidRPr="005F190C" w:rsidRDefault="00B561CB" w:rsidP="00B561CB"/>
        </w:tc>
        <w:tc>
          <w:tcPr>
            <w:tcW w:w="3600" w:type="dxa"/>
          </w:tcPr>
          <w:p w:rsidR="00B561CB" w:rsidRPr="005F190C" w:rsidRDefault="00B561CB" w:rsidP="00B561CB"/>
        </w:tc>
      </w:tr>
    </w:tbl>
    <w:p w:rsidR="005F190C" w:rsidRPr="005F190C" w:rsidRDefault="005F190C" w:rsidP="005F190C"/>
    <w:p w:rsidR="005F190C" w:rsidRPr="005F190C" w:rsidRDefault="005F190C" w:rsidP="005F190C">
      <w:r w:rsidRPr="005F190C">
        <w:t>If you require clarification of any of the comments please feel free to contact Division Construction Engineer, Patty Eason, at 336-487-0000.</w:t>
      </w:r>
    </w:p>
    <w:p w:rsidR="005F190C" w:rsidRPr="005F190C" w:rsidRDefault="005F190C" w:rsidP="005F190C"/>
    <w:p w:rsidR="005F190C" w:rsidRPr="005F190C" w:rsidRDefault="005F190C" w:rsidP="005F190C"/>
    <w:tbl>
      <w:tblPr>
        <w:tblW w:w="9768" w:type="dxa"/>
        <w:tblLayout w:type="fixed"/>
        <w:tblLook w:val="0000" w:firstRow="0" w:lastRow="0" w:firstColumn="0" w:lastColumn="0" w:noHBand="0" w:noVBand="0"/>
      </w:tblPr>
      <w:tblGrid>
        <w:gridCol w:w="1658"/>
        <w:gridCol w:w="412"/>
        <w:gridCol w:w="7698"/>
      </w:tblGrid>
      <w:tr w:rsidR="005F190C" w:rsidRPr="005F190C" w:rsidTr="1B0B6CBA">
        <w:trPr>
          <w:trHeight w:val="229"/>
        </w:trPr>
        <w:tc>
          <w:tcPr>
            <w:tcW w:w="1658" w:type="dxa"/>
          </w:tcPr>
          <w:p w:rsidR="005F190C" w:rsidRPr="005F190C" w:rsidRDefault="005F190C" w:rsidP="005F190C">
            <w:pPr>
              <w:rPr>
                <w:b/>
                <w:u w:val="single"/>
              </w:rPr>
            </w:pPr>
            <w:r w:rsidRPr="005F190C">
              <w:rPr>
                <w:b/>
                <w:u w:val="single"/>
              </w:rPr>
              <w:t>Sheet No.</w:t>
            </w:r>
          </w:p>
        </w:tc>
        <w:tc>
          <w:tcPr>
            <w:tcW w:w="8110" w:type="dxa"/>
            <w:gridSpan w:val="2"/>
          </w:tcPr>
          <w:p w:rsidR="005F190C" w:rsidRPr="005F190C" w:rsidRDefault="005F190C" w:rsidP="005F190C">
            <w:pPr>
              <w:rPr>
                <w:b/>
                <w:u w:val="single"/>
              </w:rPr>
            </w:pPr>
            <w:r w:rsidRPr="005F190C">
              <w:rPr>
                <w:b/>
                <w:u w:val="single"/>
              </w:rPr>
              <w:t>Comments</w:t>
            </w:r>
          </w:p>
        </w:tc>
      </w:tr>
      <w:tr w:rsidR="005F190C" w:rsidRPr="005F190C" w:rsidTr="1B0B6CBA">
        <w:trPr>
          <w:trHeight w:val="260"/>
        </w:trPr>
        <w:tc>
          <w:tcPr>
            <w:tcW w:w="1658" w:type="dxa"/>
          </w:tcPr>
          <w:p w:rsidR="005F190C" w:rsidRPr="005F190C" w:rsidRDefault="005F190C" w:rsidP="005F190C">
            <w:r w:rsidRPr="005F190C">
              <w:t>1</w:t>
            </w:r>
          </w:p>
        </w:tc>
        <w:tc>
          <w:tcPr>
            <w:tcW w:w="8110" w:type="dxa"/>
            <w:gridSpan w:val="2"/>
          </w:tcPr>
          <w:p w:rsidR="005F190C" w:rsidRPr="005F190C" w:rsidRDefault="00DB082D" w:rsidP="002D0C52">
            <w:pPr>
              <w:pStyle w:val="ListParagraph"/>
              <w:numPr>
                <w:ilvl w:val="0"/>
                <w:numId w:val="21"/>
              </w:numPr>
            </w:pPr>
            <w:r>
              <w:t>Clearing Method II preferred by Division.</w:t>
            </w:r>
          </w:p>
        </w:tc>
      </w:tr>
      <w:tr w:rsidR="005F190C" w:rsidRPr="005F190C" w:rsidTr="0016378F">
        <w:trPr>
          <w:trHeight w:val="360"/>
        </w:trPr>
        <w:tc>
          <w:tcPr>
            <w:tcW w:w="1658" w:type="dxa"/>
          </w:tcPr>
          <w:p w:rsidR="005F190C" w:rsidRPr="005F190C" w:rsidRDefault="005F190C" w:rsidP="005F190C"/>
        </w:tc>
        <w:tc>
          <w:tcPr>
            <w:tcW w:w="8110" w:type="dxa"/>
            <w:gridSpan w:val="2"/>
          </w:tcPr>
          <w:p w:rsidR="005F190C" w:rsidRPr="005F190C" w:rsidRDefault="005F190C" w:rsidP="005F190C"/>
        </w:tc>
      </w:tr>
      <w:tr w:rsidR="005F190C" w:rsidRPr="005F190C" w:rsidTr="00E0530A">
        <w:trPr>
          <w:trHeight w:val="245"/>
        </w:trPr>
        <w:tc>
          <w:tcPr>
            <w:tcW w:w="2070" w:type="dxa"/>
            <w:gridSpan w:val="2"/>
          </w:tcPr>
          <w:p w:rsidR="005F190C" w:rsidRDefault="005F190C" w:rsidP="005F190C">
            <w:r w:rsidRPr="005F190C">
              <w:t xml:space="preserve">2A-1 </w:t>
            </w:r>
          </w:p>
          <w:p w:rsidR="0016378F" w:rsidRDefault="0016378F" w:rsidP="005F190C"/>
          <w:p w:rsidR="0016378F" w:rsidRPr="005F190C" w:rsidRDefault="0016378F" w:rsidP="005F190C">
            <w:r>
              <w:t>2A-2</w:t>
            </w:r>
          </w:p>
        </w:tc>
        <w:tc>
          <w:tcPr>
            <w:tcW w:w="7698" w:type="dxa"/>
          </w:tcPr>
          <w:p w:rsidR="00617709" w:rsidRDefault="00DB082D" w:rsidP="00392E31">
            <w:pPr>
              <w:numPr>
                <w:ilvl w:val="0"/>
                <w:numId w:val="16"/>
              </w:numPr>
            </w:pPr>
            <w:r>
              <w:t xml:space="preserve">Request </w:t>
            </w:r>
            <w:r w:rsidR="0016378F">
              <w:t xml:space="preserve">Updated </w:t>
            </w:r>
            <w:r>
              <w:t>Milling Slope Detail</w:t>
            </w:r>
          </w:p>
          <w:p w:rsidR="0016378F" w:rsidRDefault="0016378F" w:rsidP="0016378F"/>
          <w:p w:rsidR="0016378F" w:rsidRDefault="0016378F" w:rsidP="00392E31">
            <w:pPr>
              <w:numPr>
                <w:ilvl w:val="0"/>
                <w:numId w:val="16"/>
              </w:numPr>
            </w:pPr>
            <w:r>
              <w:t>No comments</w:t>
            </w:r>
          </w:p>
          <w:p w:rsidR="005F190C" w:rsidRPr="005F190C" w:rsidRDefault="005F190C" w:rsidP="00DB082D"/>
        </w:tc>
      </w:tr>
      <w:tr w:rsidR="005F190C" w:rsidRPr="005F190C" w:rsidTr="1B0B6CBA">
        <w:trPr>
          <w:trHeight w:val="245"/>
        </w:trPr>
        <w:tc>
          <w:tcPr>
            <w:tcW w:w="1658" w:type="dxa"/>
          </w:tcPr>
          <w:p w:rsidR="005F190C" w:rsidRPr="005F190C" w:rsidRDefault="005F190C" w:rsidP="005F190C"/>
        </w:tc>
        <w:tc>
          <w:tcPr>
            <w:tcW w:w="8110" w:type="dxa"/>
            <w:gridSpan w:val="2"/>
          </w:tcPr>
          <w:p w:rsidR="005F190C" w:rsidRPr="005F190C" w:rsidRDefault="005F190C" w:rsidP="005F190C"/>
        </w:tc>
      </w:tr>
      <w:tr w:rsidR="005F190C" w:rsidRPr="005F190C" w:rsidTr="1B0B6CBA">
        <w:trPr>
          <w:trHeight w:val="245"/>
        </w:trPr>
        <w:tc>
          <w:tcPr>
            <w:tcW w:w="1658" w:type="dxa"/>
          </w:tcPr>
          <w:p w:rsidR="005F190C" w:rsidRPr="005F190C" w:rsidRDefault="005F190C" w:rsidP="005F190C">
            <w:r w:rsidRPr="005F190C">
              <w:t>2</w:t>
            </w:r>
            <w:r w:rsidR="00DB082D">
              <w:t>A-3</w:t>
            </w:r>
          </w:p>
        </w:tc>
        <w:tc>
          <w:tcPr>
            <w:tcW w:w="8110" w:type="dxa"/>
            <w:gridSpan w:val="2"/>
          </w:tcPr>
          <w:p w:rsidR="005F190C" w:rsidRDefault="0016378F" w:rsidP="005F190C">
            <w:pPr>
              <w:numPr>
                <w:ilvl w:val="0"/>
                <w:numId w:val="17"/>
              </w:numPr>
            </w:pPr>
            <w:r>
              <w:t>Need Typical Section for -Y-</w:t>
            </w:r>
          </w:p>
          <w:p w:rsidR="0016378F" w:rsidRPr="005F190C" w:rsidRDefault="0016378F" w:rsidP="005F190C">
            <w:pPr>
              <w:numPr>
                <w:ilvl w:val="0"/>
                <w:numId w:val="17"/>
              </w:numPr>
            </w:pPr>
            <w:r>
              <w:t>Clarify Milling Profile vs. Plan - Recommend Mill 3”, Pave 1 ½”, Add Friction Course.</w:t>
            </w:r>
          </w:p>
        </w:tc>
      </w:tr>
      <w:tr w:rsidR="005F190C" w:rsidRPr="005F190C" w:rsidTr="1B0B6CBA">
        <w:trPr>
          <w:trHeight w:val="245"/>
        </w:trPr>
        <w:tc>
          <w:tcPr>
            <w:tcW w:w="1658" w:type="dxa"/>
          </w:tcPr>
          <w:p w:rsidR="005F190C" w:rsidRPr="005F190C" w:rsidRDefault="005F190C" w:rsidP="005F190C"/>
        </w:tc>
        <w:tc>
          <w:tcPr>
            <w:tcW w:w="8110" w:type="dxa"/>
            <w:gridSpan w:val="2"/>
          </w:tcPr>
          <w:p w:rsidR="005F190C" w:rsidRPr="005F190C" w:rsidRDefault="005F190C" w:rsidP="005F190C"/>
        </w:tc>
      </w:tr>
      <w:tr w:rsidR="005F190C" w:rsidRPr="005F190C" w:rsidTr="1B0B6CBA">
        <w:trPr>
          <w:trHeight w:val="245"/>
        </w:trPr>
        <w:tc>
          <w:tcPr>
            <w:tcW w:w="1658" w:type="dxa"/>
          </w:tcPr>
          <w:p w:rsidR="005F190C" w:rsidRPr="005F190C" w:rsidRDefault="00DB082D" w:rsidP="007C542C">
            <w:r>
              <w:t>2A-4</w:t>
            </w:r>
          </w:p>
        </w:tc>
        <w:tc>
          <w:tcPr>
            <w:tcW w:w="8110" w:type="dxa"/>
            <w:gridSpan w:val="2"/>
          </w:tcPr>
          <w:p w:rsidR="005F190C" w:rsidRPr="005F190C" w:rsidRDefault="0016378F" w:rsidP="005F190C">
            <w:pPr>
              <w:numPr>
                <w:ilvl w:val="0"/>
                <w:numId w:val="17"/>
              </w:numPr>
            </w:pPr>
            <w:r>
              <w:t>Typical 9 &amp; 10 – Arrowheads incorrect (Showing 2’ Curb)</w:t>
            </w:r>
          </w:p>
        </w:tc>
      </w:tr>
      <w:tr w:rsidR="005F190C" w:rsidRPr="005F190C" w:rsidTr="1B0B6CBA">
        <w:trPr>
          <w:trHeight w:val="245"/>
        </w:trPr>
        <w:tc>
          <w:tcPr>
            <w:tcW w:w="1658" w:type="dxa"/>
          </w:tcPr>
          <w:p w:rsidR="005F190C" w:rsidRPr="005F190C" w:rsidRDefault="005F190C" w:rsidP="005F190C"/>
        </w:tc>
        <w:tc>
          <w:tcPr>
            <w:tcW w:w="8110" w:type="dxa"/>
            <w:gridSpan w:val="2"/>
          </w:tcPr>
          <w:p w:rsidR="005F190C" w:rsidRPr="005F190C" w:rsidRDefault="005F190C" w:rsidP="005F190C"/>
        </w:tc>
      </w:tr>
      <w:tr w:rsidR="005F190C" w:rsidRPr="005F190C" w:rsidTr="1B0B6CBA">
        <w:trPr>
          <w:trHeight w:val="245"/>
        </w:trPr>
        <w:tc>
          <w:tcPr>
            <w:tcW w:w="1658" w:type="dxa"/>
          </w:tcPr>
          <w:p w:rsidR="005F190C" w:rsidRPr="005F190C" w:rsidRDefault="00DB082D" w:rsidP="007C542C">
            <w:r>
              <w:t>3A-1</w:t>
            </w:r>
          </w:p>
        </w:tc>
        <w:tc>
          <w:tcPr>
            <w:tcW w:w="8110" w:type="dxa"/>
            <w:gridSpan w:val="2"/>
          </w:tcPr>
          <w:p w:rsidR="005F190C" w:rsidRDefault="001542DB" w:rsidP="005F190C">
            <w:pPr>
              <w:numPr>
                <w:ilvl w:val="0"/>
                <w:numId w:val="17"/>
              </w:numPr>
            </w:pPr>
            <w:r>
              <w:t>Guardrail</w:t>
            </w:r>
            <w:r w:rsidR="005F190C" w:rsidRPr="005F190C">
              <w:t xml:space="preserve"> </w:t>
            </w:r>
            <w:r>
              <w:t>–</w:t>
            </w:r>
            <w:r w:rsidR="005F190C" w:rsidRPr="005F190C">
              <w:t xml:space="preserve"> </w:t>
            </w:r>
            <w:r>
              <w:t>Add MASH Units, not GRAU-3</w:t>
            </w:r>
          </w:p>
          <w:p w:rsidR="001542DB" w:rsidRPr="005F190C" w:rsidRDefault="001542DB" w:rsidP="005F190C">
            <w:pPr>
              <w:numPr>
                <w:ilvl w:val="0"/>
                <w:numId w:val="17"/>
              </w:numPr>
            </w:pPr>
            <w:r>
              <w:t>6.25’ deductions shown vs. 50’</w:t>
            </w:r>
          </w:p>
        </w:tc>
      </w:tr>
      <w:tr w:rsidR="00190886" w:rsidRPr="005F190C" w:rsidTr="1B0B6CBA">
        <w:trPr>
          <w:trHeight w:val="245"/>
        </w:trPr>
        <w:tc>
          <w:tcPr>
            <w:tcW w:w="1658" w:type="dxa"/>
          </w:tcPr>
          <w:p w:rsidR="00190886" w:rsidRPr="005F190C" w:rsidRDefault="00190886" w:rsidP="005F190C">
            <w:pPr>
              <w:rPr>
                <w:b/>
                <w:u w:val="single"/>
              </w:rPr>
            </w:pPr>
          </w:p>
        </w:tc>
        <w:tc>
          <w:tcPr>
            <w:tcW w:w="8110" w:type="dxa"/>
            <w:gridSpan w:val="2"/>
          </w:tcPr>
          <w:p w:rsidR="00190886" w:rsidRPr="005F190C" w:rsidRDefault="00190886" w:rsidP="005F190C">
            <w:pPr>
              <w:rPr>
                <w:b/>
                <w:u w:val="single"/>
              </w:rPr>
            </w:pPr>
          </w:p>
        </w:tc>
      </w:tr>
      <w:tr w:rsidR="003A34D8" w:rsidRPr="005F190C" w:rsidTr="1B0B6CBA">
        <w:trPr>
          <w:trHeight w:val="245"/>
        </w:trPr>
        <w:tc>
          <w:tcPr>
            <w:tcW w:w="1658" w:type="dxa"/>
          </w:tcPr>
          <w:p w:rsidR="003A34D8" w:rsidRPr="005F190C" w:rsidRDefault="003A34D8" w:rsidP="00AB5E69">
            <w:r w:rsidRPr="005F190C">
              <w:t>4</w:t>
            </w:r>
          </w:p>
        </w:tc>
        <w:tc>
          <w:tcPr>
            <w:tcW w:w="8110" w:type="dxa"/>
            <w:gridSpan w:val="2"/>
          </w:tcPr>
          <w:p w:rsidR="001542DB" w:rsidRDefault="001542DB" w:rsidP="003A34D8">
            <w:pPr>
              <w:numPr>
                <w:ilvl w:val="0"/>
                <w:numId w:val="17"/>
              </w:numPr>
            </w:pPr>
            <w:r>
              <w:t>Add intersection Detail.</w:t>
            </w:r>
          </w:p>
          <w:p w:rsidR="001542DB" w:rsidRDefault="001542DB" w:rsidP="003A34D8">
            <w:pPr>
              <w:numPr>
                <w:ilvl w:val="0"/>
                <w:numId w:val="17"/>
              </w:numPr>
            </w:pPr>
            <w:r>
              <w:t>No radius shown.</w:t>
            </w:r>
          </w:p>
          <w:p w:rsidR="001542DB" w:rsidRDefault="001542DB" w:rsidP="003A34D8">
            <w:pPr>
              <w:numPr>
                <w:ilvl w:val="0"/>
                <w:numId w:val="17"/>
              </w:numPr>
            </w:pPr>
            <w:r>
              <w:t>Add JB at Str. 404 to eliminate severe angle of pipe entering box.</w:t>
            </w:r>
          </w:p>
          <w:p w:rsidR="001542DB" w:rsidRDefault="001542DB" w:rsidP="003A34D8">
            <w:pPr>
              <w:numPr>
                <w:ilvl w:val="0"/>
                <w:numId w:val="17"/>
              </w:numPr>
            </w:pPr>
            <w:r>
              <w:t xml:space="preserve">Install new </w:t>
            </w:r>
            <w:r w:rsidR="00E0124E">
              <w:t>Pork Chop</w:t>
            </w:r>
            <w:r>
              <w:t xml:space="preserve"> Island with Pedestrian Refuge on East side of intersection.</w:t>
            </w:r>
          </w:p>
          <w:p w:rsidR="001542DB" w:rsidRDefault="001542DB" w:rsidP="003A34D8">
            <w:pPr>
              <w:numPr>
                <w:ilvl w:val="0"/>
                <w:numId w:val="17"/>
              </w:numPr>
            </w:pPr>
            <w:r>
              <w:t>Add Curb Ramps at all corners.</w:t>
            </w:r>
          </w:p>
          <w:p w:rsidR="001542DB" w:rsidRDefault="001542DB" w:rsidP="003A34D8">
            <w:pPr>
              <w:numPr>
                <w:ilvl w:val="0"/>
                <w:numId w:val="17"/>
              </w:numPr>
            </w:pPr>
            <w:r>
              <w:t>Add sidewalk on East Corner.</w:t>
            </w:r>
          </w:p>
          <w:p w:rsidR="001542DB" w:rsidRDefault="001542DB" w:rsidP="003A34D8">
            <w:pPr>
              <w:numPr>
                <w:ilvl w:val="0"/>
                <w:numId w:val="17"/>
              </w:numPr>
            </w:pPr>
            <w:r>
              <w:t>Investigate Monitoring Wells on Parcel 5 &amp; 6.</w:t>
            </w:r>
          </w:p>
          <w:p w:rsidR="001542DB" w:rsidRDefault="001542DB" w:rsidP="003A34D8">
            <w:pPr>
              <w:numPr>
                <w:ilvl w:val="0"/>
                <w:numId w:val="17"/>
              </w:numPr>
            </w:pPr>
            <w:r>
              <w:t>Revise R/W on Parcel 5 to save Sign and USTs.</w:t>
            </w:r>
          </w:p>
          <w:p w:rsidR="001542DB" w:rsidRDefault="001542DB" w:rsidP="003A34D8">
            <w:pPr>
              <w:numPr>
                <w:ilvl w:val="0"/>
                <w:numId w:val="17"/>
              </w:numPr>
            </w:pPr>
            <w:r>
              <w:t>Parcel 6 – Request 50” poles from Duke Energy</w:t>
            </w:r>
            <w:r w:rsidR="00763C5D">
              <w:t xml:space="preserve"> for sign.</w:t>
            </w:r>
          </w:p>
          <w:p w:rsidR="00763C5D" w:rsidRDefault="00763C5D" w:rsidP="003A34D8">
            <w:pPr>
              <w:numPr>
                <w:ilvl w:val="0"/>
                <w:numId w:val="17"/>
              </w:numPr>
            </w:pPr>
            <w:r>
              <w:t>Check Drainage through intersection. Intersection is flat now, causing drainage concerns.</w:t>
            </w:r>
          </w:p>
          <w:p w:rsidR="00763C5D" w:rsidRDefault="00763C5D" w:rsidP="003A34D8">
            <w:pPr>
              <w:numPr>
                <w:ilvl w:val="0"/>
                <w:numId w:val="17"/>
              </w:numPr>
            </w:pPr>
            <w:r>
              <w:t>Parcel 3 – Investigate changing dual driveways to one wider drive (48-50’).</w:t>
            </w:r>
          </w:p>
          <w:p w:rsidR="00763C5D" w:rsidRDefault="00763C5D" w:rsidP="003A34D8">
            <w:pPr>
              <w:numPr>
                <w:ilvl w:val="0"/>
                <w:numId w:val="17"/>
              </w:numPr>
            </w:pPr>
            <w:r>
              <w:t>Islands less than 6’ are requested to be monolithic.  No grass.  Requested to be consistent through -L-.</w:t>
            </w:r>
          </w:p>
          <w:p w:rsidR="00763C5D" w:rsidRDefault="00763C5D" w:rsidP="003A34D8">
            <w:pPr>
              <w:numPr>
                <w:ilvl w:val="0"/>
                <w:numId w:val="17"/>
              </w:numPr>
            </w:pPr>
            <w:r>
              <w:t>Investigate placing three shields on the pavement for better lane guidance.</w:t>
            </w:r>
          </w:p>
          <w:p w:rsidR="0017698F" w:rsidRDefault="0017698F" w:rsidP="003A34D8">
            <w:pPr>
              <w:numPr>
                <w:ilvl w:val="0"/>
                <w:numId w:val="17"/>
              </w:numPr>
            </w:pPr>
            <w:r>
              <w:t>Primex Parcel (Unnumbered) – Add R/W for signal pole.</w:t>
            </w:r>
          </w:p>
          <w:p w:rsidR="003A34D8" w:rsidRPr="005F190C" w:rsidRDefault="003A34D8" w:rsidP="001542DB"/>
        </w:tc>
      </w:tr>
      <w:tr w:rsidR="005F190C" w:rsidRPr="005F190C" w:rsidTr="1B0B6CBA">
        <w:trPr>
          <w:trHeight w:val="245"/>
        </w:trPr>
        <w:tc>
          <w:tcPr>
            <w:tcW w:w="1658" w:type="dxa"/>
          </w:tcPr>
          <w:p w:rsidR="005F190C" w:rsidRPr="005F190C" w:rsidRDefault="005F190C" w:rsidP="005F190C">
            <w:pPr>
              <w:rPr>
                <w:b/>
                <w:u w:val="single"/>
              </w:rPr>
            </w:pPr>
            <w:r w:rsidRPr="005F190C">
              <w:rPr>
                <w:b/>
                <w:u w:val="single"/>
              </w:rPr>
              <w:t>Sheet No.</w:t>
            </w:r>
          </w:p>
        </w:tc>
        <w:tc>
          <w:tcPr>
            <w:tcW w:w="8110" w:type="dxa"/>
            <w:gridSpan w:val="2"/>
          </w:tcPr>
          <w:p w:rsidR="005F190C" w:rsidRPr="005F190C" w:rsidRDefault="005F190C" w:rsidP="005F190C">
            <w:r w:rsidRPr="005F190C">
              <w:rPr>
                <w:b/>
                <w:u w:val="single"/>
              </w:rPr>
              <w:t>Comments</w:t>
            </w:r>
          </w:p>
        </w:tc>
      </w:tr>
      <w:tr w:rsidR="005F190C" w:rsidRPr="005F190C" w:rsidTr="1B0B6CBA">
        <w:trPr>
          <w:trHeight w:val="245"/>
        </w:trPr>
        <w:tc>
          <w:tcPr>
            <w:tcW w:w="1658" w:type="dxa"/>
          </w:tcPr>
          <w:p w:rsidR="005F190C" w:rsidRPr="005F190C" w:rsidRDefault="005F190C" w:rsidP="005F190C"/>
        </w:tc>
        <w:tc>
          <w:tcPr>
            <w:tcW w:w="8110" w:type="dxa"/>
            <w:gridSpan w:val="2"/>
          </w:tcPr>
          <w:p w:rsidR="00ED57DA" w:rsidRPr="005F190C" w:rsidRDefault="00ED57DA" w:rsidP="0017698F">
            <w:pPr>
              <w:ind w:left="360"/>
            </w:pPr>
          </w:p>
        </w:tc>
      </w:tr>
      <w:tr w:rsidR="005F190C" w:rsidRPr="005F190C" w:rsidTr="1B0B6CBA">
        <w:trPr>
          <w:trHeight w:val="245"/>
        </w:trPr>
        <w:tc>
          <w:tcPr>
            <w:tcW w:w="1658" w:type="dxa"/>
          </w:tcPr>
          <w:p w:rsidR="005F190C" w:rsidRPr="005F190C" w:rsidRDefault="005F190C" w:rsidP="005F190C">
            <w:r w:rsidRPr="005F190C">
              <w:t>5</w:t>
            </w:r>
          </w:p>
        </w:tc>
        <w:tc>
          <w:tcPr>
            <w:tcW w:w="8110" w:type="dxa"/>
            <w:gridSpan w:val="2"/>
          </w:tcPr>
          <w:p w:rsidR="005F190C" w:rsidRDefault="00763C5D" w:rsidP="00152C63">
            <w:pPr>
              <w:numPr>
                <w:ilvl w:val="0"/>
                <w:numId w:val="17"/>
              </w:numPr>
            </w:pPr>
            <w:r>
              <w:t>Request Pedestrian Fencing on Bridge.</w:t>
            </w:r>
          </w:p>
          <w:p w:rsidR="00763C5D" w:rsidRDefault="00763C5D" w:rsidP="00152C63">
            <w:pPr>
              <w:numPr>
                <w:ilvl w:val="0"/>
                <w:numId w:val="17"/>
              </w:numPr>
            </w:pPr>
            <w:r>
              <w:t>Upgrade Superstructure and Reseal/Refinish existing deck.</w:t>
            </w:r>
          </w:p>
          <w:p w:rsidR="00763C5D" w:rsidRDefault="00C60627" w:rsidP="00152C63">
            <w:pPr>
              <w:numPr>
                <w:ilvl w:val="0"/>
                <w:numId w:val="17"/>
              </w:numPr>
            </w:pPr>
            <w:r>
              <w:t>Sta. 30</w:t>
            </w:r>
            <w:r w:rsidR="0017698F">
              <w:t>+00</w:t>
            </w:r>
            <w:r>
              <w:t xml:space="preserve"> -L- Island blocks Pedestrian Crossing.</w:t>
            </w:r>
          </w:p>
          <w:p w:rsidR="00C60627" w:rsidRDefault="00C60627" w:rsidP="00152C63">
            <w:pPr>
              <w:numPr>
                <w:ilvl w:val="0"/>
                <w:numId w:val="17"/>
              </w:numPr>
            </w:pPr>
            <w:r>
              <w:t>Parcel 13 (Cookout Site) – Please share Site Plans.</w:t>
            </w:r>
          </w:p>
          <w:p w:rsidR="00C60627" w:rsidRDefault="00C60627" w:rsidP="00152C63">
            <w:pPr>
              <w:numPr>
                <w:ilvl w:val="0"/>
                <w:numId w:val="17"/>
              </w:numPr>
            </w:pPr>
            <w:r>
              <w:t>Eliminate Guardrail if Parcel 13 is revised?</w:t>
            </w:r>
          </w:p>
          <w:p w:rsidR="00C60627" w:rsidRDefault="00C60627" w:rsidP="00152C63">
            <w:pPr>
              <w:numPr>
                <w:ilvl w:val="0"/>
                <w:numId w:val="17"/>
              </w:numPr>
            </w:pPr>
            <w:r>
              <w:t>Decide if Sidewalk installed under project, or allow landowner to install after completion.</w:t>
            </w:r>
          </w:p>
          <w:p w:rsidR="00C60627" w:rsidRDefault="00C60627" w:rsidP="00152C63">
            <w:pPr>
              <w:numPr>
                <w:ilvl w:val="0"/>
                <w:numId w:val="17"/>
              </w:numPr>
            </w:pPr>
            <w:r>
              <w:t>Add additional Right Turn lane from Northbound Mebane Oaks to Eastbound I-40 if this can be accomplished without interfering with Sheetz.</w:t>
            </w:r>
          </w:p>
          <w:p w:rsidR="00C60627" w:rsidRDefault="00C60627" w:rsidP="00152C63">
            <w:pPr>
              <w:numPr>
                <w:ilvl w:val="0"/>
                <w:numId w:val="17"/>
              </w:numPr>
            </w:pPr>
            <w:r>
              <w:t>Ensure that Ramp A &amp; B signing does not block view of signals.</w:t>
            </w:r>
          </w:p>
          <w:p w:rsidR="00C60627" w:rsidRDefault="00C60627" w:rsidP="00152C63">
            <w:pPr>
              <w:numPr>
                <w:ilvl w:val="0"/>
                <w:numId w:val="17"/>
              </w:numPr>
            </w:pPr>
            <w:r>
              <w:t>Division request that Down Arrows be used on Signs vs. proposed left turn arrows at Off Ramp to avoid drivers turning left onto off ramp.</w:t>
            </w:r>
          </w:p>
          <w:p w:rsidR="00C60627" w:rsidRDefault="00C60627" w:rsidP="00152C63">
            <w:pPr>
              <w:numPr>
                <w:ilvl w:val="0"/>
                <w:numId w:val="17"/>
              </w:numPr>
            </w:pPr>
            <w:r>
              <w:t>Parcel 14 is now</w:t>
            </w:r>
            <w:r w:rsidR="005E0609">
              <w:t xml:space="preserve"> developed. Outlet from Str. 539 dumps into parking lot.  Update Parcel 14 Walmart.</w:t>
            </w:r>
          </w:p>
          <w:p w:rsidR="005E0609" w:rsidRPr="005F190C" w:rsidRDefault="005E0609" w:rsidP="00152C63">
            <w:pPr>
              <w:numPr>
                <w:ilvl w:val="0"/>
                <w:numId w:val="17"/>
              </w:numPr>
            </w:pPr>
            <w:r>
              <w:t xml:space="preserve">Show </w:t>
            </w:r>
            <w:r w:rsidR="00E0124E">
              <w:t>super elevations</w:t>
            </w:r>
            <w:r>
              <w:t xml:space="preserve"> on -Y-lines.</w:t>
            </w:r>
          </w:p>
        </w:tc>
      </w:tr>
      <w:tr w:rsidR="005F190C" w:rsidRPr="005F190C" w:rsidTr="1B0B6CBA">
        <w:trPr>
          <w:trHeight w:val="245"/>
        </w:trPr>
        <w:tc>
          <w:tcPr>
            <w:tcW w:w="1658" w:type="dxa"/>
          </w:tcPr>
          <w:p w:rsidR="005F190C" w:rsidRPr="005F190C" w:rsidRDefault="005F190C" w:rsidP="005F190C"/>
        </w:tc>
        <w:tc>
          <w:tcPr>
            <w:tcW w:w="8110" w:type="dxa"/>
            <w:gridSpan w:val="2"/>
          </w:tcPr>
          <w:p w:rsidR="005F190C" w:rsidRPr="005F190C" w:rsidRDefault="005F190C" w:rsidP="005F190C">
            <w:pPr>
              <w:rPr>
                <w:b/>
                <w:u w:val="single"/>
              </w:rPr>
            </w:pPr>
          </w:p>
        </w:tc>
      </w:tr>
      <w:tr w:rsidR="005F190C" w:rsidRPr="005F190C" w:rsidTr="1B0B6CBA">
        <w:trPr>
          <w:trHeight w:val="245"/>
        </w:trPr>
        <w:tc>
          <w:tcPr>
            <w:tcW w:w="1658" w:type="dxa"/>
          </w:tcPr>
          <w:p w:rsidR="005F190C" w:rsidRPr="005F190C" w:rsidRDefault="005F190C" w:rsidP="005F190C">
            <w:r w:rsidRPr="005F190C">
              <w:t>6</w:t>
            </w:r>
          </w:p>
        </w:tc>
        <w:tc>
          <w:tcPr>
            <w:tcW w:w="8110" w:type="dxa"/>
            <w:gridSpan w:val="2"/>
          </w:tcPr>
          <w:p w:rsidR="005F190C" w:rsidRDefault="005E0609" w:rsidP="005873D6">
            <w:pPr>
              <w:numPr>
                <w:ilvl w:val="0"/>
                <w:numId w:val="17"/>
              </w:numPr>
            </w:pPr>
            <w:r>
              <w:t>Parcel 18 has been approved for dual use for 2 separate businesses.  Plans and drives should be updated.</w:t>
            </w:r>
          </w:p>
          <w:p w:rsidR="005E0609" w:rsidRDefault="005E0609" w:rsidP="005873D6">
            <w:pPr>
              <w:numPr>
                <w:ilvl w:val="0"/>
                <w:numId w:val="17"/>
              </w:numPr>
            </w:pPr>
            <w:r>
              <w:t>The City of Mebane has requested sidewalk on both sides of Mebane Oaks.</w:t>
            </w:r>
          </w:p>
          <w:p w:rsidR="005E0609" w:rsidRDefault="005E0609" w:rsidP="005873D6">
            <w:pPr>
              <w:numPr>
                <w:ilvl w:val="0"/>
                <w:numId w:val="17"/>
              </w:numPr>
            </w:pPr>
            <w:r>
              <w:t>District requests a crosswalk at Garrett Crossing.</w:t>
            </w:r>
          </w:p>
          <w:p w:rsidR="005E0609" w:rsidRDefault="005E0609" w:rsidP="005873D6">
            <w:pPr>
              <w:numPr>
                <w:ilvl w:val="0"/>
                <w:numId w:val="17"/>
              </w:numPr>
            </w:pPr>
            <w:r>
              <w:t>District requests that the right turn lane radius from Garrett Crossing be increased.</w:t>
            </w:r>
          </w:p>
          <w:p w:rsidR="005E0609" w:rsidRPr="005F190C" w:rsidRDefault="005E0609" w:rsidP="005873D6">
            <w:pPr>
              <w:numPr>
                <w:ilvl w:val="0"/>
                <w:numId w:val="17"/>
              </w:numPr>
            </w:pPr>
            <w:r>
              <w:t>Investigate possible extension of Garrett Crossing though Mebane Oaks Rd. to the northeast.</w:t>
            </w:r>
          </w:p>
        </w:tc>
      </w:tr>
      <w:tr w:rsidR="005F190C" w:rsidRPr="005F190C" w:rsidTr="1B0B6CBA">
        <w:trPr>
          <w:trHeight w:val="245"/>
        </w:trPr>
        <w:tc>
          <w:tcPr>
            <w:tcW w:w="1658" w:type="dxa"/>
          </w:tcPr>
          <w:p w:rsidR="005F190C" w:rsidRPr="005F190C" w:rsidRDefault="005F190C" w:rsidP="005F190C">
            <w:pPr>
              <w:rPr>
                <w:b/>
                <w:u w:val="single"/>
              </w:rPr>
            </w:pPr>
          </w:p>
        </w:tc>
        <w:tc>
          <w:tcPr>
            <w:tcW w:w="8110" w:type="dxa"/>
            <w:gridSpan w:val="2"/>
          </w:tcPr>
          <w:p w:rsidR="005F190C" w:rsidRPr="005F190C" w:rsidRDefault="005F190C" w:rsidP="005F190C">
            <w:pPr>
              <w:rPr>
                <w:b/>
                <w:u w:val="single"/>
              </w:rPr>
            </w:pPr>
          </w:p>
        </w:tc>
      </w:tr>
      <w:tr w:rsidR="005F190C" w:rsidRPr="005F190C" w:rsidTr="1B0B6CBA">
        <w:trPr>
          <w:trHeight w:val="245"/>
        </w:trPr>
        <w:tc>
          <w:tcPr>
            <w:tcW w:w="1658" w:type="dxa"/>
          </w:tcPr>
          <w:p w:rsidR="005F190C" w:rsidRPr="005F190C" w:rsidRDefault="005F190C" w:rsidP="005F190C">
            <w:r w:rsidRPr="005F190C">
              <w:t>7</w:t>
            </w:r>
          </w:p>
        </w:tc>
        <w:tc>
          <w:tcPr>
            <w:tcW w:w="8110" w:type="dxa"/>
            <w:gridSpan w:val="2"/>
          </w:tcPr>
          <w:p w:rsidR="00C15CF3" w:rsidRDefault="005E0609" w:rsidP="00591D8C">
            <w:pPr>
              <w:numPr>
                <w:ilvl w:val="0"/>
                <w:numId w:val="17"/>
              </w:numPr>
            </w:pPr>
            <w:r>
              <w:t>Division Traffic Requests that right lane be dropped on both Ramp B and D.</w:t>
            </w:r>
          </w:p>
          <w:p w:rsidR="005E0609" w:rsidRDefault="005E0609" w:rsidP="00591D8C">
            <w:pPr>
              <w:numPr>
                <w:ilvl w:val="0"/>
                <w:numId w:val="17"/>
              </w:numPr>
            </w:pPr>
            <w:r>
              <w:t>Need barrier wall transition for median columns. Please show lengths and widths on plans.</w:t>
            </w:r>
          </w:p>
          <w:p w:rsidR="005E0609" w:rsidRDefault="005E0609" w:rsidP="00591D8C">
            <w:pPr>
              <w:numPr>
                <w:ilvl w:val="0"/>
                <w:numId w:val="17"/>
              </w:numPr>
            </w:pPr>
            <w:r>
              <w:t>Replace Milled Rumble Strips that will be removed during construction.</w:t>
            </w:r>
          </w:p>
          <w:p w:rsidR="008576A8" w:rsidRPr="005F190C" w:rsidRDefault="008576A8" w:rsidP="00591D8C">
            <w:pPr>
              <w:numPr>
                <w:ilvl w:val="0"/>
                <w:numId w:val="17"/>
              </w:numPr>
            </w:pPr>
            <w:r>
              <w:t>Ensure room has been provided for Pump trucks between barrier walls on traffic management plans.</w:t>
            </w:r>
          </w:p>
        </w:tc>
      </w:tr>
      <w:tr w:rsidR="005F190C" w:rsidRPr="005F190C" w:rsidTr="1B0B6CBA">
        <w:trPr>
          <w:trHeight w:val="245"/>
        </w:trPr>
        <w:tc>
          <w:tcPr>
            <w:tcW w:w="1658" w:type="dxa"/>
          </w:tcPr>
          <w:p w:rsidR="005F190C" w:rsidRPr="005F190C" w:rsidRDefault="005F190C" w:rsidP="005F190C">
            <w:pPr>
              <w:rPr>
                <w:b/>
                <w:u w:val="single"/>
              </w:rPr>
            </w:pPr>
          </w:p>
        </w:tc>
        <w:tc>
          <w:tcPr>
            <w:tcW w:w="8110" w:type="dxa"/>
            <w:gridSpan w:val="2"/>
          </w:tcPr>
          <w:p w:rsidR="005F190C" w:rsidRPr="005F190C" w:rsidRDefault="005F190C" w:rsidP="005F190C">
            <w:pPr>
              <w:rPr>
                <w:b/>
                <w:u w:val="single"/>
              </w:rPr>
            </w:pPr>
          </w:p>
        </w:tc>
      </w:tr>
      <w:tr w:rsidR="005F190C" w:rsidRPr="005F190C" w:rsidTr="1B0B6CBA">
        <w:trPr>
          <w:trHeight w:val="245"/>
        </w:trPr>
        <w:tc>
          <w:tcPr>
            <w:tcW w:w="1658" w:type="dxa"/>
          </w:tcPr>
          <w:p w:rsidR="005F190C" w:rsidRPr="005F190C" w:rsidRDefault="005F190C" w:rsidP="005F190C">
            <w:r w:rsidRPr="005F190C">
              <w:t>8</w:t>
            </w:r>
          </w:p>
        </w:tc>
        <w:tc>
          <w:tcPr>
            <w:tcW w:w="8110" w:type="dxa"/>
            <w:gridSpan w:val="2"/>
          </w:tcPr>
          <w:p w:rsidR="005F190C" w:rsidRPr="005F190C" w:rsidRDefault="008576A8" w:rsidP="00392E31">
            <w:pPr>
              <w:numPr>
                <w:ilvl w:val="0"/>
                <w:numId w:val="17"/>
              </w:numPr>
            </w:pPr>
            <w:r>
              <w:t>Build up shoulders and increase pavement thickness.</w:t>
            </w:r>
          </w:p>
        </w:tc>
      </w:tr>
      <w:tr w:rsidR="007C542C" w:rsidRPr="005F190C" w:rsidTr="1B0B6CBA">
        <w:trPr>
          <w:trHeight w:val="245"/>
        </w:trPr>
        <w:tc>
          <w:tcPr>
            <w:tcW w:w="1658" w:type="dxa"/>
          </w:tcPr>
          <w:p w:rsidR="007C542C" w:rsidRPr="005F190C" w:rsidRDefault="007C542C" w:rsidP="005F190C">
            <w:pPr>
              <w:rPr>
                <w:b/>
                <w:u w:val="single"/>
              </w:rPr>
            </w:pPr>
          </w:p>
        </w:tc>
        <w:tc>
          <w:tcPr>
            <w:tcW w:w="8110" w:type="dxa"/>
            <w:gridSpan w:val="2"/>
          </w:tcPr>
          <w:p w:rsidR="007C542C" w:rsidRPr="005F190C" w:rsidRDefault="007C542C" w:rsidP="005F190C">
            <w:pPr>
              <w:rPr>
                <w:b/>
                <w:u w:val="single"/>
              </w:rPr>
            </w:pPr>
          </w:p>
        </w:tc>
      </w:tr>
      <w:tr w:rsidR="005F190C" w:rsidRPr="005F190C" w:rsidTr="1B0B6CBA">
        <w:trPr>
          <w:trHeight w:val="245"/>
        </w:trPr>
        <w:tc>
          <w:tcPr>
            <w:tcW w:w="1658" w:type="dxa"/>
          </w:tcPr>
          <w:p w:rsidR="005F190C" w:rsidRPr="005F190C" w:rsidRDefault="005F190C" w:rsidP="005F190C">
            <w:r w:rsidRPr="005F190C">
              <w:t xml:space="preserve">9 - </w:t>
            </w:r>
            <w:r w:rsidR="008576A8">
              <w:t>36</w:t>
            </w:r>
          </w:p>
        </w:tc>
        <w:tc>
          <w:tcPr>
            <w:tcW w:w="8110" w:type="dxa"/>
            <w:gridSpan w:val="2"/>
          </w:tcPr>
          <w:p w:rsidR="005F190C" w:rsidRPr="005F190C" w:rsidRDefault="005F190C" w:rsidP="005F190C">
            <w:pPr>
              <w:numPr>
                <w:ilvl w:val="0"/>
                <w:numId w:val="17"/>
              </w:numPr>
            </w:pPr>
            <w:r w:rsidRPr="005F190C">
              <w:t>Profile</w:t>
            </w:r>
            <w:r w:rsidR="0017698F">
              <w:t xml:space="preserve"> and X-Section</w:t>
            </w:r>
            <w:r w:rsidRPr="005F190C">
              <w:t xml:space="preserve"> Sheet</w:t>
            </w:r>
            <w:r w:rsidR="0017698F">
              <w:t>s</w:t>
            </w:r>
            <w:r w:rsidRPr="005F190C">
              <w:t xml:space="preserve"> – No comments</w:t>
            </w:r>
            <w:r w:rsidR="0017698F">
              <w:t>.</w:t>
            </w:r>
          </w:p>
        </w:tc>
      </w:tr>
      <w:tr w:rsidR="005F190C" w:rsidRPr="005F190C" w:rsidTr="1B0B6CBA">
        <w:trPr>
          <w:trHeight w:val="245"/>
        </w:trPr>
        <w:tc>
          <w:tcPr>
            <w:tcW w:w="1658" w:type="dxa"/>
          </w:tcPr>
          <w:p w:rsidR="005F190C" w:rsidRPr="005F190C" w:rsidRDefault="005F190C" w:rsidP="005F190C"/>
        </w:tc>
        <w:tc>
          <w:tcPr>
            <w:tcW w:w="8110" w:type="dxa"/>
            <w:gridSpan w:val="2"/>
          </w:tcPr>
          <w:p w:rsidR="005F190C" w:rsidRPr="005F190C" w:rsidRDefault="005F190C" w:rsidP="005F190C"/>
        </w:tc>
      </w:tr>
    </w:tbl>
    <w:p w:rsidR="005F190C" w:rsidRPr="005F190C" w:rsidRDefault="005F190C" w:rsidP="005F190C">
      <w:pPr>
        <w:rPr>
          <w:b/>
          <w:u w:val="single"/>
        </w:rPr>
      </w:pPr>
    </w:p>
    <w:p w:rsidR="00CC67E0" w:rsidRDefault="00CC67E0" w:rsidP="005F190C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5F190C" w:rsidRPr="005F190C" w:rsidRDefault="005F190C" w:rsidP="005F190C">
      <w:r w:rsidRPr="005F190C">
        <w:rPr>
          <w:b/>
          <w:u w:val="single"/>
        </w:rPr>
        <w:t>General Comments</w:t>
      </w:r>
      <w:r w:rsidRPr="005F190C">
        <w:t>:</w:t>
      </w:r>
    </w:p>
    <w:p w:rsidR="005F190C" w:rsidRPr="005F190C" w:rsidRDefault="005F190C" w:rsidP="005F190C"/>
    <w:p w:rsidR="005F190C" w:rsidRPr="005F190C" w:rsidRDefault="0017698F" w:rsidP="005F190C">
      <w:pPr>
        <w:numPr>
          <w:ilvl w:val="0"/>
          <w:numId w:val="14"/>
        </w:numPr>
      </w:pPr>
      <w:r>
        <w:t>Please ensure that Design accommodates all trucks.</w:t>
      </w:r>
    </w:p>
    <w:p w:rsidR="005F190C" w:rsidRPr="005F190C" w:rsidRDefault="005F190C" w:rsidP="005F190C"/>
    <w:p w:rsidR="005F190C" w:rsidRPr="005F190C" w:rsidRDefault="005F190C" w:rsidP="005F190C">
      <w:r w:rsidRPr="005F190C">
        <w:t xml:space="preserve">JMM/PPE: </w:t>
      </w:r>
      <w:r w:rsidR="00A24739">
        <w:t>bvs</w:t>
      </w:r>
    </w:p>
    <w:p w:rsidR="005F190C" w:rsidRPr="005F190C" w:rsidRDefault="005F190C" w:rsidP="005F190C"/>
    <w:p w:rsidR="00576165" w:rsidRPr="00576165" w:rsidRDefault="005F190C" w:rsidP="00576165">
      <w:r w:rsidRPr="005F190C">
        <w:t>cc:</w:t>
      </w:r>
      <w:r w:rsidRPr="005F190C">
        <w:tab/>
        <w:t xml:space="preserve">Mr. Aaron Griffith, Mr. </w:t>
      </w:r>
      <w:r w:rsidR="004D07CA">
        <w:t xml:space="preserve">Aaron Harper, </w:t>
      </w:r>
      <w:r w:rsidRPr="005F190C">
        <w:t xml:space="preserve">Mr. </w:t>
      </w:r>
      <w:r w:rsidR="00A24739">
        <w:t>Chuck Edwards</w:t>
      </w:r>
      <w:r w:rsidRPr="005F190C">
        <w:t xml:space="preserve">, Mr. </w:t>
      </w:r>
      <w:r w:rsidR="00A24739">
        <w:t>Chris Kirkman</w:t>
      </w:r>
      <w:r w:rsidR="004D07CA">
        <w:t>,</w:t>
      </w:r>
      <w:r w:rsidRPr="005F190C">
        <w:t xml:space="preserve"> Ms. Heather Fulghum, </w:t>
      </w:r>
      <w:r w:rsidR="002E4224">
        <w:t xml:space="preserve">Ms. Lois Little, Mr. Alan Rothrock, </w:t>
      </w:r>
      <w:r w:rsidRPr="005F190C">
        <w:t xml:space="preserve">Mr. Jerry Parker, </w:t>
      </w:r>
      <w:r w:rsidR="00180258">
        <w:t xml:space="preserve">Mr. Brian Smith, </w:t>
      </w:r>
      <w:r w:rsidR="002E4224">
        <w:t xml:space="preserve">Mr. Brian Thomas, </w:t>
      </w:r>
      <w:r w:rsidRPr="005F190C">
        <w:t>Mr</w:t>
      </w:r>
      <w:r w:rsidR="008F1978">
        <w:t>. Freddie Bunn</w:t>
      </w:r>
      <w:r w:rsidRPr="005F190C">
        <w:t xml:space="preserve">, </w:t>
      </w:r>
      <w:r w:rsidR="00180258">
        <w:t xml:space="preserve">Mr. </w:t>
      </w:r>
      <w:r w:rsidR="0036255C">
        <w:t>Michael Steelman</w:t>
      </w:r>
      <w:r w:rsidR="00180258">
        <w:t xml:space="preserve">, Mr. </w:t>
      </w:r>
      <w:r w:rsidR="0036255C">
        <w:t>Tim Arey</w:t>
      </w:r>
      <w:r w:rsidR="00180258">
        <w:t xml:space="preserve">, Mr. </w:t>
      </w:r>
      <w:r w:rsidR="006854E5">
        <w:t>Donnie Richardson</w:t>
      </w:r>
      <w:r w:rsidR="00180258">
        <w:t xml:space="preserve">, Mr. </w:t>
      </w:r>
      <w:r w:rsidR="006854E5">
        <w:t>Mark Averette</w:t>
      </w:r>
      <w:r w:rsidR="00180258">
        <w:t xml:space="preserve">, Mr. </w:t>
      </w:r>
      <w:r w:rsidR="006854E5">
        <w:t>Theo Be</w:t>
      </w:r>
      <w:r w:rsidR="006B55EB">
        <w:t>a</w:t>
      </w:r>
      <w:r w:rsidR="006854E5">
        <w:t>ch</w:t>
      </w:r>
      <w:r w:rsidR="00180258">
        <w:t xml:space="preserve">, </w:t>
      </w:r>
      <w:r w:rsidR="00AD7E6E">
        <w:t xml:space="preserve">Mr. </w:t>
      </w:r>
      <w:r w:rsidR="006854E5">
        <w:t>Bryan Key</w:t>
      </w:r>
      <w:r w:rsidR="00AD7E6E">
        <w:t>, Mr</w:t>
      </w:r>
      <w:r w:rsidR="006854E5">
        <w:t>s</w:t>
      </w:r>
      <w:r w:rsidR="00AD7E6E">
        <w:t xml:space="preserve">. </w:t>
      </w:r>
      <w:r w:rsidR="006854E5">
        <w:t>Courtney Carpenter</w:t>
      </w:r>
      <w:r w:rsidR="00AD7E6E">
        <w:t xml:space="preserve">, Mr. </w:t>
      </w:r>
      <w:r w:rsidR="006854E5">
        <w:t>Derrick Beard</w:t>
      </w:r>
      <w:r w:rsidR="00AD7E6E">
        <w:t xml:space="preserve">, Ms. </w:t>
      </w:r>
      <w:r w:rsidR="006854E5">
        <w:t>Ashley Matthews</w:t>
      </w:r>
      <w:r w:rsidR="00AD7E6E">
        <w:t xml:space="preserve">, </w:t>
      </w:r>
      <w:r w:rsidR="004D07CA">
        <w:t xml:space="preserve">Mr. </w:t>
      </w:r>
      <w:r w:rsidR="006854E5">
        <w:t>Gavin Teng</w:t>
      </w:r>
      <w:r w:rsidR="00AD7E6E">
        <w:t xml:space="preserve">, </w:t>
      </w:r>
      <w:r w:rsidRPr="005F190C">
        <w:t xml:space="preserve">Mr. </w:t>
      </w:r>
      <w:r w:rsidR="006854E5">
        <w:t>J.R. Hayes</w:t>
      </w:r>
      <w:r w:rsidRPr="005F190C">
        <w:t xml:space="preserve">, </w:t>
      </w:r>
      <w:r w:rsidR="00AD7E6E">
        <w:t xml:space="preserve">Mr. </w:t>
      </w:r>
      <w:r w:rsidR="006854E5">
        <w:t>Jimmy Walker</w:t>
      </w:r>
      <w:r w:rsidRPr="005F190C">
        <w:t>, Mr. Donnie Richardson, Mr. Freddie Bunn</w:t>
      </w:r>
      <w:r w:rsidR="00AD7E6E">
        <w:t xml:space="preserve">, Mr. </w:t>
      </w:r>
      <w:r w:rsidR="006854E5">
        <w:t>Franz Holt</w:t>
      </w:r>
      <w:r w:rsidR="00AD7E6E">
        <w:t xml:space="preserve">, Mr. </w:t>
      </w:r>
      <w:r w:rsidR="006854E5">
        <w:t>Innocent Umozurike</w:t>
      </w:r>
      <w:r w:rsidR="00AD7E6E">
        <w:t xml:space="preserve">, Mr. </w:t>
      </w:r>
      <w:r w:rsidR="006854E5">
        <w:t>Chang Baek</w:t>
      </w:r>
      <w:r w:rsidR="00AD7E6E">
        <w:t>, M</w:t>
      </w:r>
      <w:r w:rsidR="006854E5">
        <w:t>r</w:t>
      </w:r>
      <w:r w:rsidR="00AD7E6E">
        <w:t xml:space="preserve">. </w:t>
      </w:r>
      <w:r w:rsidR="006854E5">
        <w:t>Jacob Blevins</w:t>
      </w:r>
      <w:r w:rsidR="00A24739">
        <w:t xml:space="preserve">, </w:t>
      </w:r>
      <w:r w:rsidR="00AD7E6E">
        <w:t xml:space="preserve">Mr. </w:t>
      </w:r>
      <w:r w:rsidR="006854E5">
        <w:t>Brian Eason</w:t>
      </w:r>
      <w:r w:rsidR="00AD7E6E">
        <w:t>, M</w:t>
      </w:r>
      <w:r w:rsidR="006854E5">
        <w:t>r</w:t>
      </w:r>
      <w:r w:rsidR="00AD7E6E">
        <w:t xml:space="preserve">. </w:t>
      </w:r>
      <w:r w:rsidR="006854E5">
        <w:t>Jeff Hext</w:t>
      </w:r>
      <w:r w:rsidR="00AD7E6E">
        <w:t>,</w:t>
      </w:r>
      <w:r w:rsidRPr="005F190C">
        <w:t xml:space="preserve"> Mr. Dave Langston</w:t>
      </w:r>
      <w:r w:rsidR="00AD7E6E">
        <w:t xml:space="preserve">, Mr. </w:t>
      </w:r>
      <w:r w:rsidR="006854E5">
        <w:t>Brandon Barham</w:t>
      </w:r>
      <w:r w:rsidRPr="005F190C">
        <w:t xml:space="preserve">, </w:t>
      </w:r>
      <w:r w:rsidR="006854E5">
        <w:t xml:space="preserve">Ms. Wannetta Mailette, </w:t>
      </w:r>
      <w:r w:rsidRPr="005F190C">
        <w:t xml:space="preserve">file w/ attachments </w:t>
      </w:r>
    </w:p>
    <w:sectPr w:rsidR="00576165" w:rsidRPr="00576165" w:rsidSect="00350076">
      <w:headerReference w:type="default" r:id="rId38"/>
      <w:headerReference w:type="first" r:id="rId39"/>
      <w:footerReference w:type="first" r:id="rId40"/>
      <w:pgSz w:w="12240" w:h="15840" w:code="1"/>
      <w:pgMar w:top="1440" w:right="1800" w:bottom="990" w:left="1800" w:header="72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170" w:rsidRDefault="00097170">
      <w:r>
        <w:separator/>
      </w:r>
    </w:p>
  </w:endnote>
  <w:endnote w:type="continuationSeparator" w:id="0">
    <w:p w:rsidR="00097170" w:rsidRDefault="000971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Ind w:w="-522" w:type="dxa"/>
      <w:tblLayout w:type="fixed"/>
      <w:tblLook w:val="0000" w:firstRow="0" w:lastRow="0" w:firstColumn="0" w:lastColumn="0" w:noHBand="0" w:noVBand="0"/>
    </w:tblPr>
    <w:tblGrid>
      <w:gridCol w:w="3420"/>
      <w:gridCol w:w="2520"/>
      <w:gridCol w:w="3780"/>
    </w:tblGrid>
    <w:tr w:rsidR="008D57A0" w:rsidRPr="00215EE1" w:rsidTr="00BD2545">
      <w:trPr>
        <w:trHeight w:val="1354"/>
      </w:trPr>
      <w:tc>
        <w:tcPr>
          <w:tcW w:w="3420" w:type="dxa"/>
        </w:tcPr>
        <w:p w:rsidR="008D57A0" w:rsidRPr="00215EE1" w:rsidRDefault="008D57A0" w:rsidP="0037042B">
          <w:pPr>
            <w:pStyle w:val="Footer"/>
            <w:tabs>
              <w:tab w:val="left" w:pos="6480"/>
            </w:tabs>
            <w:rPr>
              <w:i/>
              <w:iCs/>
              <w:color w:val="000000"/>
              <w:sz w:val="15"/>
              <w:szCs w:val="15"/>
            </w:rPr>
          </w:pPr>
          <w:r w:rsidRPr="00215EE1">
            <w:rPr>
              <w:i/>
              <w:iCs/>
              <w:color w:val="000000"/>
              <w:sz w:val="15"/>
              <w:szCs w:val="15"/>
            </w:rPr>
            <w:t>Mailing Address:</w:t>
          </w:r>
        </w:p>
        <w:p w:rsidR="008D57A0" w:rsidRPr="00215EE1" w:rsidRDefault="008D57A0" w:rsidP="0037042B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  <w:r w:rsidRPr="00215EE1">
            <w:rPr>
              <w:caps/>
              <w:color w:val="000000"/>
              <w:sz w:val="15"/>
              <w:szCs w:val="15"/>
            </w:rPr>
            <w:t>nc department of transportation</w:t>
          </w:r>
        </w:p>
        <w:p w:rsidR="008D57A0" w:rsidRPr="00215EE1" w:rsidRDefault="008D57A0" w:rsidP="00350076">
          <w:pPr>
            <w:pStyle w:val="Footer"/>
            <w:tabs>
              <w:tab w:val="clear" w:pos="4320"/>
              <w:tab w:val="clear" w:pos="8640"/>
              <w:tab w:val="right" w:pos="2894"/>
            </w:tabs>
            <w:rPr>
              <w:caps/>
              <w:color w:val="000000"/>
              <w:sz w:val="15"/>
              <w:szCs w:val="15"/>
            </w:rPr>
          </w:pPr>
          <w:r>
            <w:rPr>
              <w:caps/>
              <w:color w:val="000000"/>
              <w:sz w:val="15"/>
              <w:szCs w:val="15"/>
            </w:rPr>
            <w:t>Division of Highways – Division 7</w:t>
          </w:r>
          <w:r w:rsidRPr="00215EE1">
            <w:rPr>
              <w:caps/>
              <w:color w:val="000000"/>
              <w:sz w:val="15"/>
              <w:szCs w:val="15"/>
            </w:rPr>
            <w:tab/>
          </w:r>
        </w:p>
        <w:p w:rsidR="008D57A0" w:rsidRDefault="008D57A0" w:rsidP="001525CD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  <w:r>
            <w:rPr>
              <w:caps/>
              <w:color w:val="000000"/>
              <w:sz w:val="15"/>
              <w:szCs w:val="15"/>
            </w:rPr>
            <w:t>P. O. Box 14996</w:t>
          </w:r>
        </w:p>
        <w:p w:rsidR="008D57A0" w:rsidRPr="00215EE1" w:rsidRDefault="008D57A0" w:rsidP="009E0744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  <w:r>
            <w:rPr>
              <w:caps/>
              <w:color w:val="000000"/>
              <w:sz w:val="15"/>
              <w:szCs w:val="15"/>
            </w:rPr>
            <w:t>Greensboro, NC 27415-4996</w:t>
          </w:r>
        </w:p>
      </w:tc>
      <w:tc>
        <w:tcPr>
          <w:tcW w:w="2520" w:type="dxa"/>
        </w:tcPr>
        <w:p w:rsidR="008D57A0" w:rsidRPr="00215EE1" w:rsidRDefault="008D57A0" w:rsidP="00350076">
          <w:pPr>
            <w:pStyle w:val="Footer"/>
            <w:tabs>
              <w:tab w:val="left" w:pos="6480"/>
            </w:tabs>
            <w:jc w:val="center"/>
            <w:rPr>
              <w:i/>
              <w:iCs/>
              <w:color w:val="000000"/>
              <w:sz w:val="15"/>
              <w:szCs w:val="15"/>
            </w:rPr>
          </w:pPr>
          <w:r w:rsidRPr="00215EE1">
            <w:rPr>
              <w:i/>
              <w:iCs/>
              <w:color w:val="000000"/>
              <w:sz w:val="15"/>
              <w:szCs w:val="15"/>
            </w:rPr>
            <w:t>Telephone:</w:t>
          </w:r>
          <w:r w:rsidRPr="00215EE1">
            <w:rPr>
              <w:caps/>
              <w:color w:val="000000"/>
              <w:sz w:val="15"/>
              <w:szCs w:val="15"/>
            </w:rPr>
            <w:t xml:space="preserve"> (</w:t>
          </w:r>
          <w:r>
            <w:rPr>
              <w:caps/>
              <w:color w:val="000000"/>
              <w:sz w:val="15"/>
              <w:szCs w:val="15"/>
            </w:rPr>
            <w:t>366</w:t>
          </w:r>
          <w:r w:rsidRPr="00215EE1">
            <w:rPr>
              <w:caps/>
              <w:color w:val="000000"/>
              <w:sz w:val="15"/>
              <w:szCs w:val="15"/>
            </w:rPr>
            <w:t xml:space="preserve">) </w:t>
          </w:r>
          <w:r>
            <w:rPr>
              <w:caps/>
              <w:color w:val="000000"/>
              <w:sz w:val="15"/>
              <w:szCs w:val="15"/>
            </w:rPr>
            <w:t>487</w:t>
          </w:r>
          <w:r w:rsidRPr="00215EE1">
            <w:rPr>
              <w:caps/>
              <w:color w:val="000000"/>
              <w:sz w:val="15"/>
              <w:szCs w:val="15"/>
            </w:rPr>
            <w:t>-</w:t>
          </w:r>
          <w:r>
            <w:rPr>
              <w:caps/>
              <w:color w:val="000000"/>
              <w:sz w:val="15"/>
              <w:szCs w:val="15"/>
            </w:rPr>
            <w:t>0000</w:t>
          </w:r>
        </w:p>
        <w:p w:rsidR="008D57A0" w:rsidRPr="00215EE1" w:rsidRDefault="008D57A0" w:rsidP="00350076">
          <w:pPr>
            <w:pStyle w:val="Footer"/>
            <w:tabs>
              <w:tab w:val="left" w:pos="832"/>
              <w:tab w:val="left" w:pos="6480"/>
            </w:tabs>
            <w:jc w:val="center"/>
            <w:rPr>
              <w:caps/>
              <w:color w:val="000000"/>
              <w:sz w:val="15"/>
              <w:szCs w:val="15"/>
            </w:rPr>
          </w:pPr>
          <w:r w:rsidRPr="00215EE1">
            <w:rPr>
              <w:i/>
              <w:iCs/>
              <w:color w:val="000000"/>
              <w:sz w:val="15"/>
              <w:szCs w:val="15"/>
            </w:rPr>
            <w:t>Fax:</w:t>
          </w:r>
          <w:r w:rsidRPr="00215EE1">
            <w:rPr>
              <w:caps/>
              <w:color w:val="000000"/>
              <w:sz w:val="15"/>
              <w:szCs w:val="15"/>
            </w:rPr>
            <w:t xml:space="preserve"> (</w:t>
          </w:r>
          <w:r>
            <w:rPr>
              <w:caps/>
              <w:color w:val="000000"/>
              <w:sz w:val="15"/>
              <w:szCs w:val="15"/>
            </w:rPr>
            <w:t>336</w:t>
          </w:r>
          <w:r w:rsidRPr="00215EE1">
            <w:rPr>
              <w:caps/>
              <w:color w:val="000000"/>
              <w:sz w:val="15"/>
              <w:szCs w:val="15"/>
            </w:rPr>
            <w:t xml:space="preserve">) </w:t>
          </w:r>
          <w:r>
            <w:rPr>
              <w:caps/>
              <w:color w:val="000000"/>
              <w:sz w:val="15"/>
              <w:szCs w:val="15"/>
            </w:rPr>
            <w:t>334</w:t>
          </w:r>
          <w:r w:rsidRPr="00215EE1">
            <w:rPr>
              <w:caps/>
              <w:color w:val="000000"/>
              <w:sz w:val="15"/>
              <w:szCs w:val="15"/>
            </w:rPr>
            <w:t>-</w:t>
          </w:r>
          <w:r>
            <w:rPr>
              <w:caps/>
              <w:color w:val="000000"/>
              <w:sz w:val="15"/>
              <w:szCs w:val="15"/>
            </w:rPr>
            <w:t>3637</w:t>
          </w:r>
        </w:p>
        <w:p w:rsidR="008D57A0" w:rsidRPr="00215EE1" w:rsidRDefault="008D57A0" w:rsidP="0037042B">
          <w:pPr>
            <w:pStyle w:val="Footer"/>
            <w:tabs>
              <w:tab w:val="left" w:pos="832"/>
              <w:tab w:val="left" w:pos="6480"/>
            </w:tabs>
            <w:jc w:val="center"/>
            <w:rPr>
              <w:caps/>
              <w:color w:val="000000"/>
              <w:sz w:val="15"/>
              <w:szCs w:val="15"/>
            </w:rPr>
          </w:pPr>
          <w:r w:rsidRPr="00215EE1">
            <w:rPr>
              <w:i/>
              <w:iCs/>
              <w:color w:val="000000"/>
              <w:sz w:val="15"/>
              <w:szCs w:val="15"/>
            </w:rPr>
            <w:t>Customer Service:</w:t>
          </w:r>
          <w:r w:rsidRPr="00215EE1">
            <w:rPr>
              <w:caps/>
              <w:color w:val="000000"/>
              <w:sz w:val="15"/>
              <w:szCs w:val="15"/>
            </w:rPr>
            <w:t xml:space="preserve">  1-877-368-4968</w:t>
          </w:r>
        </w:p>
        <w:p w:rsidR="008D57A0" w:rsidRPr="00215EE1" w:rsidRDefault="008D57A0" w:rsidP="00350076">
          <w:pPr>
            <w:pStyle w:val="Footer"/>
            <w:tabs>
              <w:tab w:val="left" w:pos="832"/>
              <w:tab w:val="left" w:pos="6480"/>
            </w:tabs>
            <w:jc w:val="center"/>
            <w:rPr>
              <w:i/>
              <w:iCs/>
              <w:color w:val="000000"/>
              <w:sz w:val="15"/>
              <w:szCs w:val="15"/>
            </w:rPr>
          </w:pPr>
        </w:p>
        <w:p w:rsidR="008D57A0" w:rsidRPr="00215EE1" w:rsidRDefault="008D57A0" w:rsidP="001525CD">
          <w:pPr>
            <w:pStyle w:val="Footer"/>
            <w:tabs>
              <w:tab w:val="left" w:pos="832"/>
              <w:tab w:val="left" w:pos="6480"/>
            </w:tabs>
            <w:spacing w:before="80"/>
            <w:jc w:val="center"/>
            <w:rPr>
              <w:i/>
              <w:caps/>
              <w:color w:val="000000"/>
              <w:sz w:val="15"/>
              <w:szCs w:val="15"/>
            </w:rPr>
          </w:pPr>
          <w:r w:rsidRPr="00215EE1">
            <w:rPr>
              <w:i/>
              <w:iCs/>
              <w:color w:val="000000"/>
              <w:sz w:val="15"/>
              <w:szCs w:val="15"/>
            </w:rPr>
            <w:t>Website:</w:t>
          </w:r>
          <w:r w:rsidRPr="00215EE1">
            <w:rPr>
              <w:i/>
              <w:caps/>
              <w:color w:val="000000"/>
              <w:sz w:val="15"/>
              <w:szCs w:val="15"/>
            </w:rPr>
            <w:t xml:space="preserve"> </w:t>
          </w:r>
          <w:hyperlink r:id="rId1" w:history="1">
            <w:r w:rsidRPr="00215EE1">
              <w:rPr>
                <w:rStyle w:val="Hyperlink"/>
                <w:color w:val="000000"/>
                <w:sz w:val="15"/>
                <w:szCs w:val="15"/>
                <w:u w:val="none"/>
              </w:rPr>
              <w:t>www.ncdot.gov</w:t>
            </w:r>
          </w:hyperlink>
        </w:p>
      </w:tc>
      <w:tc>
        <w:tcPr>
          <w:tcW w:w="3780" w:type="dxa"/>
        </w:tcPr>
        <w:p w:rsidR="008D57A0" w:rsidRPr="00215EE1" w:rsidRDefault="008D57A0" w:rsidP="0037042B">
          <w:pPr>
            <w:pStyle w:val="Footer"/>
            <w:tabs>
              <w:tab w:val="left" w:pos="6480"/>
            </w:tabs>
            <w:jc w:val="right"/>
            <w:rPr>
              <w:i/>
              <w:iCs/>
              <w:color w:val="000000"/>
              <w:sz w:val="15"/>
              <w:szCs w:val="15"/>
            </w:rPr>
          </w:pPr>
          <w:r w:rsidRPr="00215EE1">
            <w:rPr>
              <w:i/>
              <w:iCs/>
              <w:color w:val="000000"/>
              <w:sz w:val="15"/>
              <w:szCs w:val="15"/>
            </w:rPr>
            <w:t>Location:</w:t>
          </w:r>
        </w:p>
        <w:p w:rsidR="008D57A0" w:rsidRDefault="008D57A0" w:rsidP="005739D2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  <w:r>
            <w:rPr>
              <w:caps/>
              <w:color w:val="000000"/>
              <w:sz w:val="15"/>
              <w:szCs w:val="15"/>
            </w:rPr>
            <w:t xml:space="preserve">                  NC Department of transportation</w:t>
          </w:r>
        </w:p>
        <w:p w:rsidR="008D57A0" w:rsidRDefault="008D57A0" w:rsidP="0037042B">
          <w:pPr>
            <w:pStyle w:val="Footer"/>
            <w:tabs>
              <w:tab w:val="left" w:pos="6480"/>
            </w:tabs>
            <w:jc w:val="right"/>
            <w:rPr>
              <w:caps/>
              <w:color w:val="000000"/>
              <w:sz w:val="15"/>
              <w:szCs w:val="15"/>
            </w:rPr>
          </w:pPr>
          <w:r>
            <w:rPr>
              <w:caps/>
              <w:color w:val="000000"/>
              <w:sz w:val="15"/>
              <w:szCs w:val="15"/>
            </w:rPr>
            <w:t>division of highways – Division 7</w:t>
          </w:r>
        </w:p>
        <w:p w:rsidR="008D57A0" w:rsidRPr="00215EE1" w:rsidRDefault="008D57A0" w:rsidP="0037042B">
          <w:pPr>
            <w:pStyle w:val="Footer"/>
            <w:tabs>
              <w:tab w:val="left" w:pos="6480"/>
            </w:tabs>
            <w:jc w:val="right"/>
            <w:rPr>
              <w:caps/>
              <w:color w:val="000000"/>
              <w:sz w:val="15"/>
              <w:szCs w:val="15"/>
            </w:rPr>
          </w:pPr>
          <w:r>
            <w:rPr>
              <w:caps/>
              <w:color w:val="000000"/>
              <w:sz w:val="15"/>
              <w:szCs w:val="15"/>
            </w:rPr>
            <w:t>1584 Yanceyville Street</w:t>
          </w:r>
        </w:p>
        <w:p w:rsidR="008D57A0" w:rsidRPr="00215EE1" w:rsidRDefault="008D57A0" w:rsidP="0037042B">
          <w:pPr>
            <w:pStyle w:val="Footer"/>
            <w:tabs>
              <w:tab w:val="left" w:pos="6480"/>
            </w:tabs>
            <w:jc w:val="right"/>
            <w:rPr>
              <w:caps/>
              <w:color w:val="000000"/>
              <w:sz w:val="15"/>
              <w:szCs w:val="15"/>
            </w:rPr>
          </w:pPr>
          <w:r>
            <w:rPr>
              <w:caps/>
              <w:color w:val="000000"/>
              <w:sz w:val="15"/>
              <w:szCs w:val="15"/>
            </w:rPr>
            <w:t>Greensboro, NC 27405</w:t>
          </w:r>
        </w:p>
        <w:p w:rsidR="008D57A0" w:rsidRPr="00215EE1" w:rsidRDefault="008D57A0" w:rsidP="00350076">
          <w:pPr>
            <w:pStyle w:val="Footer"/>
            <w:tabs>
              <w:tab w:val="left" w:pos="6480"/>
            </w:tabs>
            <w:rPr>
              <w:caps/>
              <w:color w:val="000000"/>
              <w:sz w:val="15"/>
              <w:szCs w:val="15"/>
            </w:rPr>
          </w:pPr>
        </w:p>
      </w:tc>
    </w:tr>
  </w:tbl>
  <w:p w:rsidR="008D57A0" w:rsidRPr="00215EE1" w:rsidRDefault="008D57A0">
    <w:pPr>
      <w:pStyle w:val="Footer"/>
      <w:rPr>
        <w:caps/>
        <w:color w:val="000000"/>
        <w:sz w:val="15"/>
        <w:szCs w:val="15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170" w:rsidRDefault="00097170">
      <w:r>
        <w:separator/>
      </w:r>
    </w:p>
  </w:footnote>
  <w:footnote w:type="continuationSeparator" w:id="0">
    <w:p w:rsidR="00097170" w:rsidRDefault="000971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7A0" w:rsidRDefault="00CC67E0">
    <w:pPr>
      <w:pStyle w:val="Header"/>
      <w:tabs>
        <w:tab w:val="clear" w:pos="4320"/>
        <w:tab w:val="clear" w:pos="8640"/>
      </w:tabs>
      <w:rPr>
        <w:sz w:val="20"/>
      </w:rPr>
    </w:pPr>
    <w:r>
      <w:rPr>
        <w:sz w:val="20"/>
      </w:rPr>
      <w:t>I-5711 FDFI</w:t>
    </w:r>
  </w:p>
  <w:p w:rsidR="00CC67E0" w:rsidRPr="00CC67E0" w:rsidRDefault="00CC67E0">
    <w:pPr>
      <w:pStyle w:val="Header"/>
      <w:tabs>
        <w:tab w:val="clear" w:pos="4320"/>
        <w:tab w:val="clear" w:pos="8640"/>
      </w:tabs>
      <w:rPr>
        <w:sz w:val="20"/>
      </w:rPr>
    </w:pPr>
    <w:r>
      <w:rPr>
        <w:sz w:val="20"/>
      </w:rPr>
      <w:t xml:space="preserve">Page </w:t>
    </w:r>
    <w:r w:rsidRPr="00CC67E0">
      <w:rPr>
        <w:sz w:val="20"/>
      </w:rPr>
      <w:fldChar w:fldCharType="begin"/>
    </w:r>
    <w:r w:rsidRPr="00CC67E0">
      <w:rPr>
        <w:sz w:val="20"/>
      </w:rPr>
      <w:instrText xml:space="preserve"> PAGE   \* MERGEFORMAT </w:instrText>
    </w:r>
    <w:r w:rsidRPr="00CC67E0">
      <w:rPr>
        <w:sz w:val="20"/>
      </w:rPr>
      <w:fldChar w:fldCharType="separate"/>
    </w:r>
    <w:r w:rsidR="00C312DC">
      <w:rPr>
        <w:noProof/>
        <w:sz w:val="20"/>
      </w:rPr>
      <w:t>2</w:t>
    </w:r>
    <w:r w:rsidRPr="00CC67E0">
      <w:rPr>
        <w:noProof/>
        <w:sz w:val="20"/>
      </w:rPr>
      <w:fldChar w:fldCharType="end"/>
    </w:r>
  </w:p>
  <w:p w:rsidR="008D57A0" w:rsidRDefault="008D57A0">
    <w:pPr>
      <w:pStyle w:val="Header"/>
      <w:rPr>
        <w:sz w:val="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352"/>
      <w:gridCol w:w="2734"/>
      <w:gridCol w:w="554"/>
      <w:gridCol w:w="3288"/>
      <w:gridCol w:w="744"/>
      <w:gridCol w:w="2544"/>
      <w:gridCol w:w="744"/>
    </w:tblGrid>
    <w:tr w:rsidR="008D57A0">
      <w:trPr>
        <w:gridBefore w:val="1"/>
        <w:gridAfter w:val="1"/>
        <w:wBefore w:w="352" w:type="dxa"/>
        <w:wAfter w:w="744" w:type="dxa"/>
        <w:jc w:val="center"/>
      </w:trPr>
      <w:tc>
        <w:tcPr>
          <w:tcW w:w="3288" w:type="dxa"/>
          <w:gridSpan w:val="2"/>
          <w:vAlign w:val="center"/>
        </w:tcPr>
        <w:p w:rsidR="008D57A0" w:rsidRDefault="008D57A0"/>
      </w:tc>
      <w:tc>
        <w:tcPr>
          <w:tcW w:w="3288" w:type="dxa"/>
        </w:tcPr>
        <w:p w:rsidR="008D57A0" w:rsidRDefault="008D57A0" w:rsidP="00E73226">
          <w:pPr>
            <w:spacing w:line="360" w:lineRule="auto"/>
            <w:jc w:val="center"/>
          </w:pPr>
          <w:r>
            <w:rPr>
              <w:noProof/>
            </w:rPr>
            <w:drawing>
              <wp:inline distT="0" distB="0" distL="0" distR="0" wp14:anchorId="1CECB3EB" wp14:editId="07777777">
                <wp:extent cx="685800" cy="685800"/>
                <wp:effectExtent l="0" t="0" r="0" b="0"/>
                <wp:docPr id="3" name="Picture 3" descr="State Seal_black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ate Seal_black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8" w:type="dxa"/>
          <w:gridSpan w:val="2"/>
        </w:tcPr>
        <w:p w:rsidR="008D57A0" w:rsidRDefault="008D57A0"/>
      </w:tc>
    </w:tr>
    <w:tr w:rsidR="008D57A0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:rsidR="008D57A0" w:rsidRDefault="008D57A0">
          <w:pPr>
            <w:jc w:val="center"/>
          </w:pPr>
          <w:r>
            <w:rPr>
              <w:sz w:val="28"/>
            </w:rPr>
            <w:t xml:space="preserve">  S</w:t>
          </w:r>
          <w:r>
            <w:rPr>
              <w:sz w:val="22"/>
            </w:rPr>
            <w:t xml:space="preserve">TATE OF </w:t>
          </w:r>
          <w:r>
            <w:rPr>
              <w:sz w:val="28"/>
            </w:rPr>
            <w:t>N</w:t>
          </w:r>
          <w:r>
            <w:rPr>
              <w:sz w:val="22"/>
            </w:rPr>
            <w:t xml:space="preserve">ORTH </w:t>
          </w:r>
          <w:r>
            <w:rPr>
              <w:sz w:val="28"/>
            </w:rPr>
            <w:t>C</w:t>
          </w:r>
          <w:r>
            <w:rPr>
              <w:sz w:val="22"/>
            </w:rPr>
            <w:t>AROLINA</w:t>
          </w:r>
        </w:p>
      </w:tc>
    </w:tr>
    <w:tr w:rsidR="008D57A0">
      <w:trPr>
        <w:gridBefore w:val="1"/>
        <w:gridAfter w:val="1"/>
        <w:wBefore w:w="352" w:type="dxa"/>
        <w:wAfter w:w="744" w:type="dxa"/>
        <w:jc w:val="center"/>
      </w:trPr>
      <w:tc>
        <w:tcPr>
          <w:tcW w:w="9864" w:type="dxa"/>
          <w:gridSpan w:val="5"/>
        </w:tcPr>
        <w:p w:rsidR="008D57A0" w:rsidRDefault="008D57A0">
          <w:pPr>
            <w:jc w:val="center"/>
            <w:rPr>
              <w:sz w:val="28"/>
            </w:rPr>
          </w:pPr>
          <w:r>
            <w:rPr>
              <w:spacing w:val="-14"/>
              <w:sz w:val="36"/>
            </w:rPr>
            <w:t xml:space="preserve">  D</w:t>
          </w:r>
          <w:r>
            <w:rPr>
              <w:spacing w:val="-14"/>
              <w:sz w:val="32"/>
            </w:rPr>
            <w:t>EPARTMENT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2"/>
            </w:rPr>
            <w:t>OF</w:t>
          </w:r>
          <w:r>
            <w:rPr>
              <w:spacing w:val="-14"/>
              <w:sz w:val="34"/>
            </w:rPr>
            <w:t xml:space="preserve"> </w:t>
          </w:r>
          <w:r>
            <w:rPr>
              <w:spacing w:val="-14"/>
              <w:sz w:val="36"/>
            </w:rPr>
            <w:t>T</w:t>
          </w:r>
          <w:r>
            <w:rPr>
              <w:spacing w:val="-14"/>
              <w:sz w:val="32"/>
            </w:rPr>
            <w:t>RANSPORTATION</w:t>
          </w:r>
        </w:p>
      </w:tc>
    </w:tr>
    <w:tr w:rsidR="008D57A0">
      <w:trPr>
        <w:jc w:val="center"/>
      </w:trPr>
      <w:tc>
        <w:tcPr>
          <w:tcW w:w="3086" w:type="dxa"/>
          <w:gridSpan w:val="2"/>
        </w:tcPr>
        <w:p w:rsidR="008D57A0" w:rsidRDefault="008D57A0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Roy Cooper</w:t>
          </w:r>
        </w:p>
      </w:tc>
      <w:tc>
        <w:tcPr>
          <w:tcW w:w="4586" w:type="dxa"/>
          <w:gridSpan w:val="3"/>
          <w:vMerge w:val="restart"/>
        </w:tcPr>
        <w:p w:rsidR="008D57A0" w:rsidRDefault="008D57A0">
          <w:pPr>
            <w:jc w:val="center"/>
            <w:rPr>
              <w:smallCaps/>
              <w:spacing w:val="-14"/>
              <w:sz w:val="28"/>
            </w:rPr>
          </w:pPr>
        </w:p>
      </w:tc>
      <w:tc>
        <w:tcPr>
          <w:tcW w:w="3288" w:type="dxa"/>
          <w:gridSpan w:val="2"/>
        </w:tcPr>
        <w:p w:rsidR="008D57A0" w:rsidRDefault="008D57A0">
          <w:pPr>
            <w:spacing w:before="120"/>
            <w:jc w:val="center"/>
            <w:rPr>
              <w:spacing w:val="-14"/>
              <w:sz w:val="22"/>
            </w:rPr>
          </w:pPr>
          <w:r>
            <w:rPr>
              <w:smallCaps/>
              <w:sz w:val="22"/>
            </w:rPr>
            <w:t>James H. Trogdon, III</w:t>
          </w:r>
        </w:p>
      </w:tc>
    </w:tr>
    <w:tr w:rsidR="008D57A0">
      <w:trPr>
        <w:trHeight w:val="152"/>
        <w:jc w:val="center"/>
      </w:trPr>
      <w:tc>
        <w:tcPr>
          <w:tcW w:w="3086" w:type="dxa"/>
          <w:gridSpan w:val="2"/>
        </w:tcPr>
        <w:p w:rsidR="008D57A0" w:rsidRDefault="008D57A0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>Governor</w:t>
          </w:r>
        </w:p>
      </w:tc>
      <w:tc>
        <w:tcPr>
          <w:tcW w:w="4586" w:type="dxa"/>
          <w:gridSpan w:val="3"/>
          <w:vMerge/>
        </w:tcPr>
        <w:p w:rsidR="008D57A0" w:rsidRDefault="008D57A0">
          <w:pPr>
            <w:jc w:val="center"/>
            <w:rPr>
              <w:smallCaps/>
              <w:sz w:val="28"/>
            </w:rPr>
          </w:pPr>
        </w:p>
      </w:tc>
      <w:tc>
        <w:tcPr>
          <w:tcW w:w="3288" w:type="dxa"/>
          <w:gridSpan w:val="2"/>
        </w:tcPr>
        <w:p w:rsidR="008D57A0" w:rsidRDefault="008D57A0">
          <w:pPr>
            <w:jc w:val="center"/>
            <w:rPr>
              <w:smallCaps/>
              <w:sz w:val="16"/>
            </w:rPr>
          </w:pPr>
          <w:r>
            <w:rPr>
              <w:smallCaps/>
              <w:sz w:val="16"/>
            </w:rPr>
            <w:t xml:space="preserve">  Secretary</w:t>
          </w:r>
        </w:p>
      </w:tc>
    </w:tr>
  </w:tbl>
  <w:p w:rsidR="008D57A0" w:rsidRDefault="008D57A0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E5035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D2155D1"/>
    <w:multiLevelType w:val="hybridMultilevel"/>
    <w:tmpl w:val="FC7CA57C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 w15:restartNumberingAfterBreak="0">
    <w:nsid w:val="1A394247"/>
    <w:multiLevelType w:val="hybridMultilevel"/>
    <w:tmpl w:val="E1F62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0291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D9C1FC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CA57C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1A96BE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F6A61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05D573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243185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38558B1"/>
    <w:multiLevelType w:val="hybridMultilevel"/>
    <w:tmpl w:val="97262E96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5FE6499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8A6699D"/>
    <w:multiLevelType w:val="hybridMultilevel"/>
    <w:tmpl w:val="FFD64D40"/>
    <w:lvl w:ilvl="0" w:tplc="0409000F">
      <w:start w:val="1"/>
      <w:numFmt w:val="decimal"/>
      <w:lvlText w:val="%1."/>
      <w:lvlJc w:val="left"/>
      <w:pPr>
        <w:ind w:left="180" w:hanging="360"/>
      </w:p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 w15:restartNumberingAfterBreak="0">
    <w:nsid w:val="6A661F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F264D5E"/>
    <w:multiLevelType w:val="hybridMultilevel"/>
    <w:tmpl w:val="CC382498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77AA7F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C4D5D7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7CB8610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D8537B4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E4F72F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19"/>
  </w:num>
  <w:num w:numId="2">
    <w:abstractNumId w:val="16"/>
  </w:num>
  <w:num w:numId="3">
    <w:abstractNumId w:val="4"/>
  </w:num>
  <w:num w:numId="4">
    <w:abstractNumId w:val="7"/>
  </w:num>
  <w:num w:numId="5">
    <w:abstractNumId w:val="8"/>
  </w:num>
  <w:num w:numId="6">
    <w:abstractNumId w:val="14"/>
  </w:num>
  <w:num w:numId="7">
    <w:abstractNumId w:val="18"/>
  </w:num>
  <w:num w:numId="8">
    <w:abstractNumId w:val="17"/>
  </w:num>
  <w:num w:numId="9">
    <w:abstractNumId w:val="9"/>
  </w:num>
  <w:num w:numId="10">
    <w:abstractNumId w:val="6"/>
  </w:num>
  <w:num w:numId="11">
    <w:abstractNumId w:val="10"/>
  </w:num>
  <w:num w:numId="12">
    <w:abstractNumId w:val="1"/>
  </w:num>
  <w:num w:numId="13">
    <w:abstractNumId w:val="13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5"/>
  </w:num>
  <w:num w:numId="16">
    <w:abstractNumId w:val="12"/>
  </w:num>
  <w:num w:numId="17">
    <w:abstractNumId w:val="20"/>
  </w:num>
  <w:num w:numId="18">
    <w:abstractNumId w:val="15"/>
  </w:num>
  <w:num w:numId="19">
    <w:abstractNumId w:val="11"/>
  </w:num>
  <w:num w:numId="20">
    <w:abstractNumId w:val="2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9C7"/>
    <w:rsid w:val="00007128"/>
    <w:rsid w:val="00014460"/>
    <w:rsid w:val="000503E0"/>
    <w:rsid w:val="000747FC"/>
    <w:rsid w:val="00097170"/>
    <w:rsid w:val="000B7BA8"/>
    <w:rsid w:val="001525CD"/>
    <w:rsid w:val="00152C63"/>
    <w:rsid w:val="001542DB"/>
    <w:rsid w:val="0016378F"/>
    <w:rsid w:val="0017698F"/>
    <w:rsid w:val="00180258"/>
    <w:rsid w:val="001837B6"/>
    <w:rsid w:val="00190886"/>
    <w:rsid w:val="00191741"/>
    <w:rsid w:val="001929CC"/>
    <w:rsid w:val="00215EE1"/>
    <w:rsid w:val="0024405F"/>
    <w:rsid w:val="00263020"/>
    <w:rsid w:val="00287721"/>
    <w:rsid w:val="002B2146"/>
    <w:rsid w:val="002D0C52"/>
    <w:rsid w:val="002E4224"/>
    <w:rsid w:val="002F3908"/>
    <w:rsid w:val="0030116C"/>
    <w:rsid w:val="00350076"/>
    <w:rsid w:val="0036255C"/>
    <w:rsid w:val="00364B06"/>
    <w:rsid w:val="0037042B"/>
    <w:rsid w:val="00382449"/>
    <w:rsid w:val="00392E31"/>
    <w:rsid w:val="003A34D8"/>
    <w:rsid w:val="003C0AE4"/>
    <w:rsid w:val="003C5548"/>
    <w:rsid w:val="003F36F9"/>
    <w:rsid w:val="00424184"/>
    <w:rsid w:val="00464981"/>
    <w:rsid w:val="00475826"/>
    <w:rsid w:val="00484E8E"/>
    <w:rsid w:val="004A7736"/>
    <w:rsid w:val="004D07CA"/>
    <w:rsid w:val="004D4F27"/>
    <w:rsid w:val="004E203B"/>
    <w:rsid w:val="00523FA2"/>
    <w:rsid w:val="005739D2"/>
    <w:rsid w:val="00576165"/>
    <w:rsid w:val="005873D6"/>
    <w:rsid w:val="005901DF"/>
    <w:rsid w:val="00591D8C"/>
    <w:rsid w:val="005C561D"/>
    <w:rsid w:val="005D220B"/>
    <w:rsid w:val="005E0609"/>
    <w:rsid w:val="005F190C"/>
    <w:rsid w:val="005F3ED7"/>
    <w:rsid w:val="006042D4"/>
    <w:rsid w:val="00617709"/>
    <w:rsid w:val="00680919"/>
    <w:rsid w:val="00683A89"/>
    <w:rsid w:val="006854E5"/>
    <w:rsid w:val="00693FCD"/>
    <w:rsid w:val="00697022"/>
    <w:rsid w:val="006B52CD"/>
    <w:rsid w:val="006B55EB"/>
    <w:rsid w:val="006F6EBE"/>
    <w:rsid w:val="00726922"/>
    <w:rsid w:val="00763C5D"/>
    <w:rsid w:val="00767739"/>
    <w:rsid w:val="0077416E"/>
    <w:rsid w:val="00774967"/>
    <w:rsid w:val="007C542C"/>
    <w:rsid w:val="007C5819"/>
    <w:rsid w:val="007D324E"/>
    <w:rsid w:val="008576A8"/>
    <w:rsid w:val="00874A0C"/>
    <w:rsid w:val="008854D5"/>
    <w:rsid w:val="00892E0C"/>
    <w:rsid w:val="008D57A0"/>
    <w:rsid w:val="008F1978"/>
    <w:rsid w:val="008F3B26"/>
    <w:rsid w:val="009146E3"/>
    <w:rsid w:val="0094409F"/>
    <w:rsid w:val="00971B1A"/>
    <w:rsid w:val="009957F2"/>
    <w:rsid w:val="009E0744"/>
    <w:rsid w:val="00A24739"/>
    <w:rsid w:val="00A25039"/>
    <w:rsid w:val="00A37EBF"/>
    <w:rsid w:val="00AB5E69"/>
    <w:rsid w:val="00AD46E8"/>
    <w:rsid w:val="00AD7E6E"/>
    <w:rsid w:val="00AE08E6"/>
    <w:rsid w:val="00AE27B5"/>
    <w:rsid w:val="00B007BE"/>
    <w:rsid w:val="00B31EA8"/>
    <w:rsid w:val="00B561CB"/>
    <w:rsid w:val="00B75093"/>
    <w:rsid w:val="00B91E3F"/>
    <w:rsid w:val="00B94216"/>
    <w:rsid w:val="00BB0C3A"/>
    <w:rsid w:val="00BD2545"/>
    <w:rsid w:val="00C15CF3"/>
    <w:rsid w:val="00C17972"/>
    <w:rsid w:val="00C312DC"/>
    <w:rsid w:val="00C5421C"/>
    <w:rsid w:val="00C60627"/>
    <w:rsid w:val="00C90720"/>
    <w:rsid w:val="00CC67E0"/>
    <w:rsid w:val="00D16A94"/>
    <w:rsid w:val="00D21DC2"/>
    <w:rsid w:val="00D229C7"/>
    <w:rsid w:val="00D3067E"/>
    <w:rsid w:val="00D33359"/>
    <w:rsid w:val="00DB082D"/>
    <w:rsid w:val="00E0124E"/>
    <w:rsid w:val="00E0530A"/>
    <w:rsid w:val="00E24A87"/>
    <w:rsid w:val="00E3709C"/>
    <w:rsid w:val="00E534C6"/>
    <w:rsid w:val="00E61411"/>
    <w:rsid w:val="00E7314E"/>
    <w:rsid w:val="00E73226"/>
    <w:rsid w:val="00EA2493"/>
    <w:rsid w:val="00ED57DA"/>
    <w:rsid w:val="00F01C07"/>
    <w:rsid w:val="00F106E7"/>
    <w:rsid w:val="1B0B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efaultImageDpi w14:val="300"/>
  <w15:chartTrackingRefBased/>
  <w15:docId w15:val="{24772DCC-BC85-4311-998D-45B610F00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ind w:left="-450"/>
      <w:outlineLvl w:val="0"/>
    </w:pPr>
    <w:rPr>
      <w:b/>
      <w:sz w:val="26"/>
    </w:rPr>
  </w:style>
  <w:style w:type="paragraph" w:styleId="Heading2">
    <w:name w:val="heading 2"/>
    <w:basedOn w:val="Normal"/>
    <w:next w:val="Normal"/>
    <w:qFormat/>
    <w:pPr>
      <w:keepNext/>
      <w:ind w:left="-450"/>
      <w:outlineLvl w:val="1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ind w:left="-450"/>
      <w:jc w:val="center"/>
    </w:pPr>
    <w:rPr>
      <w:b/>
      <w:sz w:val="28"/>
    </w:rPr>
  </w:style>
  <w:style w:type="paragraph" w:styleId="BodyTextIndent2">
    <w:name w:val="Body Text Indent 2"/>
    <w:basedOn w:val="Normal"/>
    <w:pPr>
      <w:ind w:left="-450"/>
    </w:pPr>
  </w:style>
  <w:style w:type="paragraph" w:styleId="BodyText">
    <w:name w:val="Body Text"/>
    <w:basedOn w:val="Normal"/>
    <w:rPr>
      <w:rFonts w:ascii="Arial Narrow" w:hAnsi="Arial Narrow"/>
      <w:b/>
    </w:rPr>
  </w:style>
  <w:style w:type="paragraph" w:styleId="BodyText2">
    <w:name w:val="Body Text 2"/>
    <w:basedOn w:val="Normal"/>
    <w:pPr>
      <w:tabs>
        <w:tab w:val="left" w:pos="-360"/>
        <w:tab w:val="left" w:pos="360"/>
        <w:tab w:val="left" w:pos="720"/>
      </w:tabs>
      <w:ind w:right="-720"/>
    </w:pPr>
    <w:rPr>
      <w:rFonts w:ascii="Arial Narrow" w:hAnsi="Arial Narrow"/>
    </w:rPr>
  </w:style>
  <w:style w:type="character" w:styleId="Hyperlink">
    <w:name w:val="Hyperlink"/>
    <w:rPr>
      <w:color w:val="0000FF"/>
      <w:u w:val="single"/>
    </w:rPr>
  </w:style>
  <w:style w:type="paragraph" w:styleId="BlockText">
    <w:name w:val="Block Text"/>
    <w:basedOn w:val="Normal"/>
    <w:pPr>
      <w:ind w:left="-540" w:right="-360"/>
    </w:pPr>
  </w:style>
  <w:style w:type="paragraph" w:customStyle="1" w:styleId="ColorfulList-Accent11">
    <w:name w:val="Colorful List - Accent 11"/>
    <w:basedOn w:val="Normal"/>
    <w:uiPriority w:val="34"/>
    <w:qFormat/>
    <w:rsid w:val="00E73226"/>
    <w:pPr>
      <w:ind w:left="720"/>
      <w:contextualSpacing/>
    </w:pPr>
    <w:rPr>
      <w:rFonts w:ascii="Cambria" w:eastAsia="MS Mincho" w:hAnsi="Cambria"/>
      <w:szCs w:val="24"/>
    </w:rPr>
  </w:style>
  <w:style w:type="paragraph" w:customStyle="1" w:styleId="BasicParagraph">
    <w:name w:val="[Basic Paragraph]"/>
    <w:basedOn w:val="Normal"/>
    <w:uiPriority w:val="99"/>
    <w:rsid w:val="009E0744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MS Mincho" w:hAnsi="MinionPro-Regular" w:cs="MinionPro-Regular"/>
      <w:color w:val="00000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2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94216"/>
    <w:rPr>
      <w:rFonts w:ascii="Tahoma" w:hAnsi="Tahoma" w:cs="Tahoma"/>
      <w:sz w:val="16"/>
      <w:szCs w:val="16"/>
    </w:rPr>
  </w:style>
  <w:style w:type="character" w:customStyle="1" w:styleId="Mention">
    <w:name w:val="Mention"/>
    <w:basedOn w:val="DefaultParagraphFont"/>
    <w:uiPriority w:val="99"/>
    <w:semiHidden/>
    <w:unhideWhenUsed/>
    <w:rsid w:val="00424184"/>
    <w:rPr>
      <w:color w:val="2B579A"/>
      <w:shd w:val="clear" w:color="auto" w:fill="E6E6E6"/>
    </w:rPr>
  </w:style>
  <w:style w:type="paragraph" w:styleId="ListParagraph">
    <w:name w:val="List Paragraph"/>
    <w:basedOn w:val="Normal"/>
    <w:uiPriority w:val="72"/>
    <w:qFormat/>
    <w:rsid w:val="001769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derichardson@ncdot.gov" TargetMode="External"/><Relationship Id="rId18" Type="http://schemas.openxmlformats.org/officeDocument/2006/relationships/hyperlink" Target="mailto:gavin.teng@accelerateeng.com" TargetMode="External"/><Relationship Id="rId26" Type="http://schemas.openxmlformats.org/officeDocument/2006/relationships/hyperlink" Target="mailto:cbaek@ncdot.gov" TargetMode="External"/><Relationship Id="rId39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bbarham@ecologicaleng.com" TargetMode="External"/><Relationship Id="rId34" Type="http://schemas.openxmlformats.org/officeDocument/2006/relationships/hyperlink" Target="mailto:bckey@ncdot.gov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timarey@progressivedesigngrp.com" TargetMode="External"/><Relationship Id="rId17" Type="http://schemas.openxmlformats.org/officeDocument/2006/relationships/hyperlink" Target="mailto:dhbeard@ncdot.gov" TargetMode="External"/><Relationship Id="rId25" Type="http://schemas.openxmlformats.org/officeDocument/2006/relationships/hyperlink" Target="mailto:ioumozurike@ncdot.gov" TargetMode="External"/><Relationship Id="rId33" Type="http://schemas.openxmlformats.org/officeDocument/2006/relationships/hyperlink" Target="mailto:jparker@ncdot.gov" TargetMode="External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akmatthews@ncdot.gov" TargetMode="External"/><Relationship Id="rId20" Type="http://schemas.openxmlformats.org/officeDocument/2006/relationships/hyperlink" Target="mailto:wmailette@burlingtonnc.gov" TargetMode="External"/><Relationship Id="rId29" Type="http://schemas.openxmlformats.org/officeDocument/2006/relationships/hyperlink" Target="mailto:alanrothrock@ncdot.gov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steelman@ncdot.gov" TargetMode="External"/><Relationship Id="rId24" Type="http://schemas.openxmlformats.org/officeDocument/2006/relationships/hyperlink" Target="mailto:jhext@hwlochner.com" TargetMode="External"/><Relationship Id="rId32" Type="http://schemas.openxmlformats.org/officeDocument/2006/relationships/hyperlink" Target="mailto:jrhayes3@ncdot.gov" TargetMode="External"/><Relationship Id="rId37" Type="http://schemas.openxmlformats.org/officeDocument/2006/relationships/hyperlink" Target="mailto:tbeach@simpsonengr.com" TargetMode="External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fbunn@sodeep.com" TargetMode="External"/><Relationship Id="rId23" Type="http://schemas.openxmlformats.org/officeDocument/2006/relationships/hyperlink" Target="mailto:beason@hwlochner.com" TargetMode="External"/><Relationship Id="rId28" Type="http://schemas.openxmlformats.org/officeDocument/2006/relationships/hyperlink" Target="mailto:cstclair@ncdot.gov" TargetMode="External"/><Relationship Id="rId36" Type="http://schemas.openxmlformats.org/officeDocument/2006/relationships/hyperlink" Target="mailto:maverette@simpsonengr.com" TargetMode="External"/><Relationship Id="rId10" Type="http://schemas.openxmlformats.org/officeDocument/2006/relationships/hyperlink" Target="mailto:cnedwards@ncdot.gov" TargetMode="External"/><Relationship Id="rId19" Type="http://schemas.openxmlformats.org/officeDocument/2006/relationships/hyperlink" Target="mailto:fholt@cityofmebane.com" TargetMode="External"/><Relationship Id="rId31" Type="http://schemas.openxmlformats.org/officeDocument/2006/relationships/hyperlink" Target="mailto:jmwalker@ncdot.gov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eason@ncdot.gov" TargetMode="External"/><Relationship Id="rId14" Type="http://schemas.openxmlformats.org/officeDocument/2006/relationships/hyperlink" Target="mailto:ccarpenter@ecologicaleng.com" TargetMode="External"/><Relationship Id="rId22" Type="http://schemas.openxmlformats.org/officeDocument/2006/relationships/hyperlink" Target="mailto:dlangston@ncdot.gov" TargetMode="External"/><Relationship Id="rId27" Type="http://schemas.openxmlformats.org/officeDocument/2006/relationships/hyperlink" Target="mailto:bjcblevins@ncdot.gov" TargetMode="External"/><Relationship Id="rId30" Type="http://schemas.openxmlformats.org/officeDocument/2006/relationships/hyperlink" Target="mailto:bvsmith@ncdot.gov" TargetMode="External"/><Relationship Id="rId35" Type="http://schemas.openxmlformats.org/officeDocument/2006/relationships/hyperlink" Target="mailto:aegriffith@ncdot.gov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cdot.gov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1503LH-PublicInfo-CustServ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60BFE-E670-458A-A143-CC7CEEBB6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1503LH-PublicInfo-CustServ</Template>
  <TotalTime>219</TotalTime>
  <Pages>1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 DOT</Company>
  <LinksUpToDate>false</LinksUpToDate>
  <CharactersWithSpaces>7757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NC DOT</dc:creator>
  <cp:keywords/>
  <dc:description/>
  <cp:lastModifiedBy>Smith, Brian V</cp:lastModifiedBy>
  <cp:revision>13</cp:revision>
  <cp:lastPrinted>2017-01-23T17:31:00Z</cp:lastPrinted>
  <dcterms:created xsi:type="dcterms:W3CDTF">2018-08-01T18:31:00Z</dcterms:created>
  <dcterms:modified xsi:type="dcterms:W3CDTF">2018-08-01T20:02:00Z</dcterms:modified>
</cp:coreProperties>
</file>